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B169DF" w:rsidR="006E5D65" w:rsidP="324D72A6" w:rsidRDefault="00997F14" w14:paraId="7F883F64" w14:textId="68F54D0F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324D72A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324D72A6" w:rsidR="00D8678B">
        <w:rPr>
          <w:rFonts w:ascii="Corbel" w:hAnsi="Corbel"/>
          <w:i w:val="1"/>
          <w:iCs w:val="1"/>
        </w:rPr>
        <w:t xml:space="preserve">Załącznik nr </w:t>
      </w:r>
      <w:r w:rsidRPr="324D72A6" w:rsidR="006F31E2">
        <w:rPr>
          <w:rFonts w:ascii="Corbel" w:hAnsi="Corbel"/>
          <w:i w:val="1"/>
          <w:iCs w:val="1"/>
        </w:rPr>
        <w:t>1.5</w:t>
      </w:r>
      <w:r w:rsidRPr="324D72A6" w:rsidR="00D8678B">
        <w:rPr>
          <w:rFonts w:ascii="Corbel" w:hAnsi="Corbel"/>
          <w:i w:val="1"/>
          <w:iCs w:val="1"/>
        </w:rPr>
        <w:t xml:space="preserve"> do Zarządzenia</w:t>
      </w:r>
      <w:r w:rsidRPr="324D72A6" w:rsidR="002A22BF">
        <w:rPr>
          <w:rFonts w:ascii="Corbel" w:hAnsi="Corbel"/>
          <w:i w:val="1"/>
          <w:iCs w:val="1"/>
        </w:rPr>
        <w:t xml:space="preserve"> Rektora </w:t>
      </w:r>
      <w:r w:rsidRPr="324D72A6" w:rsidR="002A22BF">
        <w:rPr>
          <w:rFonts w:ascii="Corbel" w:hAnsi="Corbel"/>
          <w:i w:val="1"/>
          <w:iCs w:val="1"/>
        </w:rPr>
        <w:t xml:space="preserve">UR </w:t>
      </w:r>
      <w:r w:rsidRPr="324D72A6" w:rsidR="00CD6897">
        <w:rPr>
          <w:rFonts w:ascii="Corbel" w:hAnsi="Corbel"/>
          <w:i w:val="1"/>
          <w:iCs w:val="1"/>
        </w:rPr>
        <w:t>nr</w:t>
      </w:r>
      <w:r w:rsidRPr="324D72A6" w:rsidR="00CD6897">
        <w:rPr>
          <w:rFonts w:ascii="Corbel" w:hAnsi="Corbel"/>
          <w:i w:val="1"/>
          <w:iCs w:val="1"/>
        </w:rPr>
        <w:t xml:space="preserve"> </w:t>
      </w:r>
      <w:r w:rsidRPr="324D72A6" w:rsidR="00F61A26">
        <w:rPr>
          <w:rFonts w:ascii="Corbel" w:hAnsi="Corbel"/>
          <w:i w:val="1"/>
          <w:iCs w:val="1"/>
        </w:rPr>
        <w:t>7/2023</w:t>
      </w:r>
    </w:p>
    <w:p w:rsidRPr="00B169DF" w:rsidR="0085747A" w:rsidP="009C54AE" w:rsidRDefault="0085747A" w14:paraId="28F4D677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Pr="00B169DF" w:rsidR="0085747A" w:rsidP="00EA4832" w:rsidRDefault="0071620A" w14:paraId="53D465E0" w14:textId="659842D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Pr="00B169DF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5375E9">
        <w:rPr>
          <w:rFonts w:ascii="Corbel" w:hAnsi="Corbel"/>
          <w:b/>
          <w:smallCaps/>
          <w:sz w:val="24"/>
          <w:szCs w:val="24"/>
        </w:rPr>
        <w:t>2023/2024 – 2025/2026</w:t>
      </w:r>
    </w:p>
    <w:p w:rsidRPr="00B169DF" w:rsidR="0085747A" w:rsidP="00EA4832" w:rsidRDefault="00EA4832" w14:paraId="165529A1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Pr="00B169DF" w:rsidR="00D3397B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 w:rsidR="0085747A">
        <w:rPr>
          <w:rFonts w:ascii="Corbel" w:hAnsi="Corbel"/>
          <w:i/>
          <w:sz w:val="20"/>
          <w:szCs w:val="20"/>
        </w:rPr>
        <w:t>(skrajne daty</w:t>
      </w:r>
      <w:r w:rsidRPr="00B169DF" w:rsidR="0085747A">
        <w:rPr>
          <w:rFonts w:ascii="Corbel" w:hAnsi="Corbel"/>
          <w:sz w:val="20"/>
          <w:szCs w:val="20"/>
        </w:rPr>
        <w:t>)</w:t>
      </w:r>
    </w:p>
    <w:p w:rsidRPr="00B169DF" w:rsidR="00445970" w:rsidP="324D72A6" w:rsidRDefault="00445970" w14:paraId="5C2AC480" w14:textId="59359875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 w:rsidR="00445970">
        <w:rPr>
          <w:rFonts w:ascii="Corbel" w:hAnsi="Corbel"/>
          <w:sz w:val="20"/>
          <w:szCs w:val="20"/>
        </w:rPr>
        <w:t>R</w:t>
      </w:r>
      <w:r w:rsidR="005375E9">
        <w:rPr>
          <w:rFonts w:ascii="Corbel" w:hAnsi="Corbel"/>
          <w:sz w:val="20"/>
          <w:szCs w:val="20"/>
        </w:rPr>
        <w:t>ok akademicki 2024/2025</w:t>
      </w:r>
    </w:p>
    <w:p w:rsidRPr="00B169DF" w:rsidR="0085747A" w:rsidP="009C54AE" w:rsidRDefault="0085747A" w14:paraId="6FC1597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B169DF" w:rsidR="0085747A" w:rsidP="009C54AE" w:rsidRDefault="0071620A" w14:paraId="6792D4F8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Pr="00B169DF" w:rsidR="0085747A">
        <w:rPr>
          <w:rFonts w:ascii="Corbel" w:hAnsi="Corbel"/>
          <w:szCs w:val="24"/>
        </w:rPr>
        <w:t xml:space="preserve">Podstawowe </w:t>
      </w:r>
      <w:r w:rsidRPr="00B169DF"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B169DF" w:rsidR="0085747A" w:rsidTr="324D72A6" w14:paraId="7B6B3F27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07010FB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202F1B" w:rsidRDefault="005375E9" w14:paraId="4EC5200C" w14:textId="7AA4B7B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0AF16A3">
              <w:rPr>
                <w:rFonts w:ascii="Corbel" w:hAnsi="Corbel"/>
                <w:bCs/>
                <w:sz w:val="24"/>
                <w:szCs w:val="24"/>
              </w:rPr>
              <w:t>Prawo ochrony środowiska</w:t>
            </w:r>
          </w:p>
        </w:tc>
      </w:tr>
      <w:tr w:rsidRPr="00B169DF" w:rsidR="0085747A" w:rsidTr="324D72A6" w14:paraId="1820FF8A" w14:textId="77777777">
        <w:tc>
          <w:tcPr>
            <w:tcW w:w="2694" w:type="dxa"/>
            <w:tcMar/>
            <w:vAlign w:val="center"/>
          </w:tcPr>
          <w:p w:rsidRPr="00B169DF" w:rsidR="0085747A" w:rsidP="009C54AE" w:rsidRDefault="00C05F44" w14:paraId="5C62B05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5375E9" w14:paraId="51147032" w14:textId="3831E6A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375E9">
              <w:rPr>
                <w:rFonts w:ascii="Corbel" w:hAnsi="Corbel"/>
                <w:b w:val="0"/>
                <w:sz w:val="24"/>
                <w:szCs w:val="24"/>
              </w:rPr>
              <w:t>ASO36</w:t>
            </w:r>
          </w:p>
        </w:tc>
      </w:tr>
      <w:tr w:rsidRPr="00B169DF" w:rsidR="0085747A" w:rsidTr="324D72A6" w14:paraId="4D36C4B5" w14:textId="77777777">
        <w:tc>
          <w:tcPr>
            <w:tcW w:w="2694" w:type="dxa"/>
            <w:tcMar/>
            <w:vAlign w:val="center"/>
          </w:tcPr>
          <w:p w:rsidRPr="00B169DF" w:rsidR="0085747A" w:rsidP="00EA4832" w:rsidRDefault="0085747A" w14:paraId="44F80EA6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Pr="00B169DF"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2F1469" w14:paraId="7B56D503" w14:textId="145499C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B169DF" w:rsidR="0085747A" w:rsidTr="324D72A6" w14:paraId="6C3038C7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49252D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324D72A6" w:rsidRDefault="002F1469" w14:paraId="7C24D94E" w14:textId="2B114239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24D72A6" w:rsidR="23734D78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Instytut Nauk Prawnych </w:t>
            </w:r>
          </w:p>
          <w:p w:rsidRPr="00B169DF" w:rsidR="0085747A" w:rsidP="324D72A6" w:rsidRDefault="002F1469" w14:paraId="325E7160" w14:textId="4B08E485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324D72A6" w:rsidR="23734D78">
              <w:rPr>
                <w:rFonts w:ascii="Corbel" w:hAnsi="Corbel"/>
                <w:b w:val="0"/>
                <w:bCs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B169DF" w:rsidR="0085747A" w:rsidTr="324D72A6" w14:paraId="192BD65A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10FF206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2F1469" w14:paraId="268A0D45" w14:textId="50EEE43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B169DF" w:rsidR="0085747A" w:rsidTr="324D72A6" w14:paraId="70304835" w14:textId="77777777">
        <w:tc>
          <w:tcPr>
            <w:tcW w:w="2694" w:type="dxa"/>
            <w:tcMar/>
            <w:vAlign w:val="center"/>
          </w:tcPr>
          <w:p w:rsidRPr="00B169DF" w:rsidR="0085747A" w:rsidP="009C54AE" w:rsidRDefault="00DE4A14" w14:paraId="41CAFCB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2F1469" w14:paraId="234D8692" w14:textId="2988610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Pr="00B169DF" w:rsidR="0085747A" w:rsidTr="324D72A6" w14:paraId="388F3755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74F09C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2F1469" w14:paraId="7E37AA5A" w14:textId="28B4D20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Pr="00B169DF" w:rsidR="0085747A" w:rsidTr="324D72A6" w14:paraId="09205566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694A7C7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2F1469" w14:paraId="6994B63E" w14:textId="27933A1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B169DF" w:rsidR="0085747A" w:rsidTr="324D72A6" w14:paraId="0C05C2EC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3878DA9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Pr="00B169DF" w:rsidR="0030395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96001D" w14:paraId="0F676120" w14:textId="3E1A9FA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Pr="002F1469" w:rsidR="002F1469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bookmarkStart w:name="_GoBack" w:id="0"/>
            <w:bookmarkEnd w:id="0"/>
            <w:r w:rsidRPr="002F1469" w:rsidR="002F1469">
              <w:rPr>
                <w:rFonts w:ascii="Corbel" w:hAnsi="Corbel"/>
                <w:b w:val="0"/>
                <w:sz w:val="24"/>
                <w:szCs w:val="24"/>
              </w:rPr>
              <w:t xml:space="preserve"> IV</w:t>
            </w:r>
          </w:p>
        </w:tc>
      </w:tr>
      <w:tr w:rsidRPr="00B169DF" w:rsidR="0085747A" w:rsidTr="324D72A6" w14:paraId="7ACCBA8E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413975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2F1469" w14:paraId="0EA21357" w14:textId="555491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B169DF" w:rsidR="00923D7D" w:rsidTr="324D72A6" w14:paraId="331F9495" w14:textId="77777777">
        <w:tc>
          <w:tcPr>
            <w:tcW w:w="2694" w:type="dxa"/>
            <w:tcMar/>
            <w:vAlign w:val="center"/>
          </w:tcPr>
          <w:p w:rsidRPr="00B169DF" w:rsidR="00923D7D" w:rsidP="009C54AE" w:rsidRDefault="00923D7D" w14:paraId="1B1DE481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B169DF" w:rsidR="00923D7D" w:rsidP="009C54AE" w:rsidRDefault="002F1469" w14:paraId="64D3F9B6" w14:textId="73AB3A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F146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B169DF" w:rsidR="0085747A" w:rsidTr="324D72A6" w14:paraId="339BFB5F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5D93ED5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D86133" w14:paraId="0F0450C9" w14:textId="36AA22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D86133">
              <w:rPr>
                <w:rFonts w:ascii="Corbel" w:hAnsi="Corbel"/>
                <w:b w:val="0"/>
                <w:sz w:val="24"/>
                <w:szCs w:val="24"/>
              </w:rPr>
              <w:t>rof. dr hab. Elżbieta Ura</w:t>
            </w:r>
          </w:p>
        </w:tc>
      </w:tr>
      <w:tr w:rsidRPr="00B169DF" w:rsidR="0085747A" w:rsidTr="324D72A6" w14:paraId="0AD0E368" w14:textId="77777777">
        <w:tc>
          <w:tcPr>
            <w:tcW w:w="2694" w:type="dxa"/>
            <w:tcMar/>
            <w:vAlign w:val="center"/>
          </w:tcPr>
          <w:p w:rsidRPr="00B169DF" w:rsidR="0085747A" w:rsidP="009C54AE" w:rsidRDefault="0085747A" w14:paraId="020748E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B169DF" w:rsidR="0085747A" w:rsidP="009C54AE" w:rsidRDefault="00D86133" w14:paraId="6C837949" w14:textId="1EC88A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Artur Mazurkiewicz, </w:t>
            </w:r>
            <w:r w:rsidR="002F1469">
              <w:rPr>
                <w:rFonts w:ascii="Corbel" w:hAnsi="Corbel"/>
                <w:b w:val="0"/>
                <w:sz w:val="24"/>
                <w:szCs w:val="24"/>
              </w:rPr>
              <w:t>Dr Karol Hermanowski</w:t>
            </w:r>
          </w:p>
        </w:tc>
      </w:tr>
    </w:tbl>
    <w:p w:rsidRPr="00B169DF" w:rsidR="0085747A" w:rsidP="009C54AE" w:rsidRDefault="0085747A" w14:paraId="0AB0B6F8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169DF" w:rsidR="00B90885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Pr="00B169DF"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B169DF" w:rsidR="00923D7D" w:rsidP="009C54AE" w:rsidRDefault="00923D7D" w14:paraId="386805B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9AEF041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Pr="00B169DF" w:rsidR="00E22FBC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B169DF" w:rsidR="00923D7D" w:rsidP="009C54AE" w:rsidRDefault="00923D7D" w14:paraId="1743B3C0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5"/>
        <w:gridCol w:w="86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Pr="00B169DF" w:rsidR="00015B8F" w:rsidTr="324D72A6" w14:paraId="30AA7A12" w14:textId="77777777"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015B8F" w14:paraId="1B5380D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Pr="00B169DF" w:rsidR="00015B8F" w:rsidP="009C54AE" w:rsidRDefault="002B5EA0" w14:paraId="6D8201B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Pr="00B169DF"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F885B8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1D2C8E6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5160EED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0EB8C3D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13DFF5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2279D6E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3736CA3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4BF784F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B169DF" w:rsidR="00015B8F" w:rsidP="009C54AE" w:rsidRDefault="00015B8F" w14:paraId="71B4659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Pr="00B169DF" w:rsidR="00B90885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B169DF" w:rsidR="00015B8F" w:rsidTr="324D72A6" w14:paraId="6306D567" w14:textId="77777777">
        <w:trPr>
          <w:trHeight w:val="453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169DF" w:rsidR="00015B8F" w:rsidP="009C54AE" w:rsidRDefault="00D86133" w14:paraId="1719D624" w14:textId="37EB4E6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5538CF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7F6F440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D86133" w14:paraId="6A92E530" w14:textId="592BDB8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206F587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AA110D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400FD2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3A0BAD3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015B8F" w14:paraId="6D01686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B169DF" w:rsidR="00015B8F" w:rsidP="009C54AE" w:rsidRDefault="00D86133" w14:paraId="6A0F2B8E" w14:textId="029090A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923D7D" w:rsidP="009C54AE" w:rsidRDefault="00923D7D" w14:paraId="5A361196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923D7D" w:rsidP="009C54AE" w:rsidRDefault="00923D7D" w14:paraId="674D859A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B169DF" w:rsidR="0085747A" w:rsidP="00F83B28" w:rsidRDefault="0085747A" w14:paraId="240B442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Pr="00B169DF" w:rsidR="00E22FBC">
        <w:rPr>
          <w:rFonts w:ascii="Corbel" w:hAnsi="Corbel"/>
          <w:smallCaps w:val="0"/>
          <w:szCs w:val="24"/>
        </w:rPr>
        <w:t>2</w:t>
      </w:r>
      <w:r w:rsidRPr="00B169DF" w:rsidR="00F83B28">
        <w:rPr>
          <w:rFonts w:ascii="Corbel" w:hAnsi="Corbel"/>
          <w:smallCaps w:val="0"/>
          <w:szCs w:val="24"/>
        </w:rPr>
        <w:t>.</w:t>
      </w:r>
      <w:r w:rsidRPr="00B169DF" w:rsidR="00F83B28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Pr="00B169DF" w:rsidR="0085747A" w:rsidP="00F83B28" w:rsidRDefault="00D86133" w14:paraId="5F436D61" w14:textId="64430D4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Pr="00D86133" w:rsidR="0085747A" w:rsidP="00F83B28" w:rsidRDefault="00D86133" w14:paraId="38C805D2" w14:textId="53A6F551">
      <w:pPr>
        <w:pStyle w:val="Punktygwne"/>
        <w:spacing w:before="0" w:after="0"/>
        <w:ind w:left="709"/>
        <w:rPr>
          <w:rFonts w:ascii="Segoe UI Symbol" w:hAnsi="Segoe UI Symbol" w:eastAsia="MS Gothic" w:cs="Segoe UI Symbol"/>
          <w:b w:val="0"/>
          <w:szCs w:val="24"/>
        </w:rPr>
      </w:pPr>
      <w:r>
        <w:rPr>
          <w:rFonts w:ascii="Segoe UI Symbol" w:hAnsi="Segoe UI Symbol" w:eastAsia="MS Gothic" w:cs="Segoe UI Symbol"/>
          <w:b w:val="0"/>
          <w:szCs w:val="24"/>
        </w:rPr>
        <w:t>x</w:t>
      </w:r>
      <w:r w:rsidRPr="00B169DF" w:rsidR="0085747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B169DF" w:rsidR="0085747A" w:rsidP="009C54AE" w:rsidRDefault="0085747A" w14:paraId="6C940C1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B169DF" w:rsidR="00E22FBC" w:rsidP="324D72A6" w:rsidRDefault="00E22FBC" w14:paraId="06A2025E" w14:textId="32CBE0B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324D72A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324D72A6" w:rsidR="00E22FBC">
        <w:rPr>
          <w:rFonts w:ascii="Corbel" w:hAnsi="Corbel"/>
          <w:caps w:val="0"/>
          <w:smallCaps w:val="0"/>
        </w:rPr>
        <w:t>For</w:t>
      </w:r>
      <w:r w:rsidRPr="324D72A6" w:rsidR="00445970">
        <w:rPr>
          <w:rFonts w:ascii="Corbel" w:hAnsi="Corbel"/>
          <w:caps w:val="0"/>
          <w:smallCaps w:val="0"/>
        </w:rPr>
        <w:t xml:space="preserve">ma zaliczenia </w:t>
      </w:r>
      <w:r w:rsidRPr="324D72A6" w:rsidR="00445970">
        <w:rPr>
          <w:rFonts w:ascii="Corbel" w:hAnsi="Corbel"/>
          <w:caps w:val="0"/>
          <w:smallCaps w:val="0"/>
        </w:rPr>
        <w:t xml:space="preserve">przedmiotu </w:t>
      </w:r>
      <w:r w:rsidRPr="324D72A6" w:rsidR="00E22FBC">
        <w:rPr>
          <w:rFonts w:ascii="Corbel" w:hAnsi="Corbel"/>
          <w:caps w:val="0"/>
          <w:smallCaps w:val="0"/>
        </w:rPr>
        <w:t>(</w:t>
      </w:r>
      <w:r w:rsidRPr="324D72A6" w:rsidR="00E22FBC">
        <w:rPr>
          <w:rFonts w:ascii="Corbel" w:hAnsi="Corbel"/>
          <w:caps w:val="0"/>
          <w:smallCaps w:val="0"/>
        </w:rPr>
        <w:t xml:space="preserve">z toku) </w:t>
      </w:r>
      <w:r w:rsidRPr="324D72A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324D72A6" w:rsidP="324D72A6" w:rsidRDefault="324D72A6" w14:paraId="6FFB4100" w14:textId="5B050B55">
      <w:pPr>
        <w:pStyle w:val="Punktygwne"/>
        <w:spacing w:before="0" w:after="0"/>
        <w:rPr>
          <w:rFonts w:ascii="Corbel" w:hAnsi="Corbel" w:eastAsia="Cambria"/>
          <w:b w:val="0"/>
          <w:bCs w:val="0"/>
          <w:caps w:val="0"/>
          <w:smallCaps w:val="0"/>
          <w:sz w:val="22"/>
          <w:szCs w:val="22"/>
        </w:rPr>
      </w:pPr>
    </w:p>
    <w:p w:rsidRPr="00A23937" w:rsidR="00D86133" w:rsidP="00D86133" w:rsidRDefault="00D86133" w14:paraId="6CD4F483" w14:textId="2779442B">
      <w:pPr>
        <w:pStyle w:val="Punktygwne"/>
        <w:spacing w:before="0" w:after="0"/>
        <w:rPr>
          <w:rFonts w:ascii="Corbel" w:hAnsi="Corbel" w:eastAsia="Cambria"/>
          <w:b w:val="0"/>
          <w:smallCaps w:val="0"/>
          <w:sz w:val="22"/>
        </w:rPr>
      </w:pPr>
      <w:r>
        <w:rPr>
          <w:rFonts w:ascii="Corbel" w:hAnsi="Corbel" w:eastAsia="Cambria"/>
          <w:b w:val="0"/>
          <w:smallCaps w:val="0"/>
          <w:sz w:val="22"/>
        </w:rPr>
        <w:tab/>
      </w:r>
      <w:r w:rsidRPr="00A23937">
        <w:rPr>
          <w:rFonts w:ascii="Corbel" w:hAnsi="Corbel" w:eastAsia="Cambria"/>
          <w:b w:val="0"/>
          <w:smallCaps w:val="0"/>
          <w:sz w:val="22"/>
        </w:rPr>
        <w:t xml:space="preserve">W przypadku </w:t>
      </w:r>
      <w:r w:rsidR="0038763F">
        <w:rPr>
          <w:rFonts w:ascii="Corbel" w:hAnsi="Corbel" w:eastAsia="Cambria"/>
          <w:b w:val="0"/>
          <w:smallCaps w:val="0"/>
          <w:sz w:val="22"/>
        </w:rPr>
        <w:t>konwersatorium - zaliczenie z oceną</w:t>
      </w:r>
      <w:r w:rsidRPr="00A23937">
        <w:rPr>
          <w:rFonts w:ascii="Corbel" w:hAnsi="Corbel" w:eastAsia="Cambria"/>
          <w:b w:val="0"/>
          <w:smallCaps w:val="0"/>
          <w:sz w:val="22"/>
        </w:rPr>
        <w:t xml:space="preserve"> w formie pisemnej lub ustnej.</w:t>
      </w:r>
    </w:p>
    <w:p w:rsidRPr="00B169DF" w:rsidR="009C54AE" w:rsidP="009C54AE" w:rsidRDefault="009C54AE" w14:paraId="1041826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E960BB" w14:paraId="3C3564D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E960BB" w:rsidP="009C54AE" w:rsidRDefault="0085747A" w14:paraId="676B673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324D72A6" w:rsidR="0085747A">
        <w:rPr>
          <w:rFonts w:ascii="Corbel" w:hAnsi="Corbel"/>
        </w:rPr>
        <w:t xml:space="preserve">2.Wymagania wstępne </w:t>
      </w:r>
    </w:p>
    <w:p w:rsidR="324D72A6" w:rsidP="324D72A6" w:rsidRDefault="324D72A6" w14:paraId="648A966C" w14:textId="159CB8A6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324D72A6" w14:paraId="170821A1" w14:textId="77777777">
        <w:tc>
          <w:tcPr>
            <w:tcW w:w="9670" w:type="dxa"/>
            <w:tcMar/>
          </w:tcPr>
          <w:p w:rsidRPr="00B169DF" w:rsidR="0085747A" w:rsidP="324D72A6" w:rsidRDefault="0085747A" w14:paraId="1BB8AE6C" w14:textId="324753FE">
            <w:pPr>
              <w:pStyle w:val="Punktygwne"/>
              <w:spacing w:before="40" w:after="40"/>
              <w:rPr>
                <w:rFonts w:ascii="Corbel" w:hAnsi="Corbel"/>
                <w:b w:val="0"/>
                <w:bCs w:val="0"/>
                <w:caps w:val="0"/>
                <w:smallCaps w:val="0"/>
                <w:color w:val="000000"/>
              </w:rPr>
            </w:pPr>
            <w:r w:rsidRPr="324D72A6" w:rsidR="0038763F">
              <w:rPr>
                <w:rFonts w:ascii="Corbel" w:hAnsi="Corbel"/>
                <w:b w:val="0"/>
                <w:bCs w:val="0"/>
                <w:caps w:val="0"/>
                <w:smallCaps w:val="0"/>
              </w:rPr>
              <w:t>Znajomość podstawowych zagadnień z prawa administracyjnego i prawoznawstwa.</w:t>
            </w:r>
          </w:p>
        </w:tc>
      </w:tr>
    </w:tbl>
    <w:p w:rsidRPr="00B169DF" w:rsidR="00153C41" w:rsidP="009C54AE" w:rsidRDefault="00153C41" w14:paraId="2DFEE067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324D72A6" w:rsidRDefault="0071620A" w14:paraId="25F38AC3" w14:textId="0E203192">
      <w:pPr>
        <w:pStyle w:val="Punktygwne"/>
        <w:spacing w:before="0" w:after="0"/>
        <w:rPr>
          <w:rFonts w:ascii="Corbel" w:hAnsi="Corbel"/>
        </w:rPr>
      </w:pPr>
      <w:r w:rsidRPr="324D72A6" w:rsidR="0071620A">
        <w:rPr>
          <w:rFonts w:ascii="Corbel" w:hAnsi="Corbel"/>
        </w:rPr>
        <w:t>3.</w:t>
      </w:r>
      <w:r w:rsidRPr="324D72A6" w:rsidR="0085747A">
        <w:rPr>
          <w:rFonts w:ascii="Corbel" w:hAnsi="Corbel"/>
        </w:rPr>
        <w:t xml:space="preserve"> </w:t>
      </w:r>
      <w:r w:rsidRPr="324D72A6" w:rsidR="00A84C85">
        <w:rPr>
          <w:rFonts w:ascii="Corbel" w:hAnsi="Corbel"/>
        </w:rPr>
        <w:t xml:space="preserve">cele, efekty uczenia </w:t>
      </w:r>
      <w:r w:rsidRPr="324D72A6" w:rsidR="00A84C85">
        <w:rPr>
          <w:rFonts w:ascii="Corbel" w:hAnsi="Corbel"/>
        </w:rPr>
        <w:t>się</w:t>
      </w:r>
      <w:r w:rsidRPr="324D72A6" w:rsidR="0085747A">
        <w:rPr>
          <w:rFonts w:ascii="Corbel" w:hAnsi="Corbel"/>
        </w:rPr>
        <w:t>,</w:t>
      </w:r>
      <w:r w:rsidRPr="324D72A6" w:rsidR="0085747A">
        <w:rPr>
          <w:rFonts w:ascii="Corbel" w:hAnsi="Corbel"/>
        </w:rPr>
        <w:t xml:space="preserve"> treści Programowe i stosowane metody Dydaktyczne</w:t>
      </w:r>
    </w:p>
    <w:p w:rsidRPr="00B169DF" w:rsidR="0085747A" w:rsidP="009C54AE" w:rsidRDefault="0085747A" w14:paraId="0B1F2F4A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B169DF" w:rsidR="0085747A" w:rsidP="009C54AE" w:rsidRDefault="0071620A" w14:paraId="4665D232" w14:textId="77777777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Pr="00B169DF" w:rsidR="00C05F44">
        <w:rPr>
          <w:rFonts w:ascii="Corbel" w:hAnsi="Corbel"/>
          <w:sz w:val="24"/>
          <w:szCs w:val="24"/>
        </w:rPr>
        <w:t>Cele przedmiotu</w:t>
      </w:r>
    </w:p>
    <w:p w:rsidRPr="00B169DF" w:rsidR="00F83B28" w:rsidP="009C54AE" w:rsidRDefault="00F83B28" w14:paraId="4B3D975D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7424D9" w:rsidR="0038763F" w:rsidTr="005C16C9" w14:paraId="78BE4C6A" w14:textId="77777777">
        <w:tc>
          <w:tcPr>
            <w:tcW w:w="851" w:type="dxa"/>
            <w:vAlign w:val="center"/>
          </w:tcPr>
          <w:p w:rsidRPr="007424D9" w:rsidR="0038763F" w:rsidP="005C16C9" w:rsidRDefault="0038763F" w14:paraId="6165ED8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7424D9" w:rsidR="0038763F" w:rsidP="005C16C9" w:rsidRDefault="0038763F" w14:paraId="1E568879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 xml:space="preserve">Celem przedmiotu jest zdobycie wiedzy na temat genezy i obecnego kształtu regulacji składających się na system ochrony środowiska w Polsce, ogólnych zasad tego systemu, instytucji prawnych odgrywających w nim główną role. </w:t>
            </w:r>
          </w:p>
        </w:tc>
      </w:tr>
      <w:tr w:rsidRPr="007424D9" w:rsidR="0038763F" w:rsidTr="005C16C9" w14:paraId="3C048F10" w14:textId="77777777">
        <w:tc>
          <w:tcPr>
            <w:tcW w:w="851" w:type="dxa"/>
            <w:vAlign w:val="center"/>
          </w:tcPr>
          <w:p w:rsidRPr="007424D9" w:rsidR="0038763F" w:rsidP="005C16C9" w:rsidRDefault="0038763F" w14:paraId="37868322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7424D9" w:rsidR="0038763F" w:rsidP="005C16C9" w:rsidRDefault="0038763F" w14:paraId="3E61764F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Kolejnym celem jest omówienie regulacji sektorowych rządzących poszczególnymi działami tej dziedziny prawa.</w:t>
            </w:r>
          </w:p>
        </w:tc>
      </w:tr>
      <w:tr w:rsidRPr="007424D9" w:rsidR="0038763F" w:rsidTr="005C16C9" w14:paraId="1C7405B8" w14:textId="77777777">
        <w:tc>
          <w:tcPr>
            <w:tcW w:w="851" w:type="dxa"/>
            <w:vAlign w:val="center"/>
          </w:tcPr>
          <w:p w:rsidRPr="007424D9" w:rsidR="0038763F" w:rsidP="005C16C9" w:rsidRDefault="0038763F" w14:paraId="15F134E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Pr="007424D9" w:rsidR="0038763F" w:rsidP="005C16C9" w:rsidRDefault="0038763F" w14:paraId="61873E75" w14:textId="7777777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7424D9">
              <w:rPr>
                <w:rFonts w:ascii="Corbel" w:hAnsi="Corbel"/>
                <w:b w:val="0"/>
                <w:sz w:val="24"/>
                <w:szCs w:val="24"/>
              </w:rPr>
              <w:t>Istotnym celem omawianego przedmiotu, osiąganym przez wskazanie i omawianie zakresu zagrożeń dla środowiska, jest kształtowanie u studentów postawy proekologicznej.</w:t>
            </w:r>
          </w:p>
        </w:tc>
      </w:tr>
    </w:tbl>
    <w:p w:rsidR="0038763F" w:rsidP="009C54AE" w:rsidRDefault="0038763F" w14:paraId="2A0C16F2" w14:textId="77777777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Pr="00B169DF" w:rsidR="001D7B54" w:rsidP="009C54AE" w:rsidRDefault="009F4610" w14:paraId="26B57CD0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Pr="00B169DF" w:rsidR="001D7B54">
        <w:rPr>
          <w:rFonts w:ascii="Corbel" w:hAnsi="Corbel"/>
          <w:b/>
          <w:sz w:val="24"/>
          <w:szCs w:val="24"/>
        </w:rPr>
        <w:t xml:space="preserve">Efekty </w:t>
      </w:r>
      <w:r w:rsidRPr="00B169DF" w:rsidR="00C05F44">
        <w:rPr>
          <w:rFonts w:ascii="Corbel" w:hAnsi="Corbel"/>
          <w:b/>
          <w:sz w:val="24"/>
          <w:szCs w:val="24"/>
        </w:rPr>
        <w:t xml:space="preserve">uczenia się </w:t>
      </w:r>
      <w:r w:rsidRPr="00B169DF" w:rsidR="001D7B54">
        <w:rPr>
          <w:rFonts w:ascii="Corbel" w:hAnsi="Corbel"/>
          <w:b/>
          <w:sz w:val="24"/>
          <w:szCs w:val="24"/>
        </w:rPr>
        <w:t>dla przedmiotu</w:t>
      </w:r>
      <w:r w:rsidRPr="00B169DF" w:rsidR="00445970">
        <w:rPr>
          <w:rFonts w:ascii="Corbel" w:hAnsi="Corbel"/>
          <w:sz w:val="24"/>
          <w:szCs w:val="24"/>
        </w:rPr>
        <w:t xml:space="preserve"> </w:t>
      </w:r>
    </w:p>
    <w:p w:rsidRPr="00B169DF" w:rsidR="001D7B54" w:rsidP="009C54AE" w:rsidRDefault="001D7B54" w14:paraId="1B820D6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Pr="007424D9" w:rsidR="0038763F" w:rsidTr="324D72A6" w14:paraId="69F38975" w14:textId="77777777">
        <w:tc>
          <w:tcPr>
            <w:tcW w:w="1701" w:type="dxa"/>
            <w:tcMar/>
            <w:vAlign w:val="center"/>
          </w:tcPr>
          <w:p w:rsidRPr="007424D9" w:rsidR="0038763F" w:rsidP="005C16C9" w:rsidRDefault="0038763F" w14:paraId="7772302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smallCaps w:val="0"/>
                <w:szCs w:val="24"/>
              </w:rPr>
              <w:t>EK</w:t>
            </w: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Mar/>
            <w:vAlign w:val="center"/>
          </w:tcPr>
          <w:p w:rsidRPr="007424D9" w:rsidR="0038763F" w:rsidP="005C16C9" w:rsidRDefault="0038763F" w14:paraId="72AEE54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Mar/>
            <w:vAlign w:val="center"/>
          </w:tcPr>
          <w:p w:rsidRPr="007424D9" w:rsidR="0038763F" w:rsidP="005C16C9" w:rsidRDefault="0038763F" w14:paraId="3A9E677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424D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7424D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7963F7" w:rsidR="0038763F" w:rsidTr="324D72A6" w14:paraId="1873E3F0" w14:textId="77777777">
        <w:tc>
          <w:tcPr>
            <w:tcW w:w="1701" w:type="dxa"/>
            <w:tcMar/>
          </w:tcPr>
          <w:p w:rsidRPr="00A515D9" w:rsidR="0038763F" w:rsidP="005C16C9" w:rsidRDefault="0038763F" w14:paraId="3EED2FC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CE79F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  <w:tcMar/>
          </w:tcPr>
          <w:p w:rsidRPr="005B58F7" w:rsidR="0038763F" w:rsidP="005C16C9" w:rsidRDefault="0038763F" w14:paraId="2C4FFE07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>Posiada pogłębioną i rozszerzoną wiedzę o relacji innych nauk do ochrony środowiska, na temat norm i instytucji prawnych oraz zasad i struktur ich funkcjonowania, a także źródeł prawa w tym zakresie.</w:t>
            </w:r>
          </w:p>
          <w:p w:rsidRPr="00A515D9" w:rsidR="0038763F" w:rsidP="005C16C9" w:rsidRDefault="0038763F" w14:paraId="13D1269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</w:p>
        </w:tc>
        <w:tc>
          <w:tcPr>
            <w:tcW w:w="1873" w:type="dxa"/>
            <w:tcMar/>
          </w:tcPr>
          <w:p w:rsidRPr="005B58F7" w:rsidR="0038763F" w:rsidP="005C16C9" w:rsidRDefault="0038763F" w14:paraId="59C327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 xml:space="preserve">K_W01,  </w:t>
            </w:r>
          </w:p>
          <w:p w:rsidRPr="005B58F7" w:rsidR="0038763F" w:rsidP="005C16C9" w:rsidRDefault="0038763F" w14:paraId="2EC4E63D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B58F7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Pr="00B349CE" w:rsidR="0038763F" w:rsidP="005C16C9" w:rsidRDefault="0038763F" w14:paraId="52C189E6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B349CE">
              <w:rPr>
                <w:rFonts w:ascii="Corbel" w:hAnsi="Corbel"/>
                <w:b w:val="0"/>
                <w:bCs/>
                <w:w w:val="90"/>
                <w:szCs w:val="24"/>
              </w:rPr>
              <w:t>K_</w:t>
            </w:r>
            <w:r w:rsidRPr="00B349CE">
              <w:rPr>
                <w:rFonts w:ascii="Corbel" w:hAnsi="Corbel"/>
                <w:b w:val="0"/>
                <w:bCs/>
                <w:w w:val="89"/>
                <w:szCs w:val="24"/>
              </w:rPr>
              <w:t>W0</w:t>
            </w:r>
            <w:r w:rsidRPr="00B349CE">
              <w:rPr>
                <w:rFonts w:ascii="Corbel" w:hAnsi="Corbel"/>
                <w:b w:val="0"/>
                <w:bCs/>
                <w:spacing w:val="1"/>
                <w:w w:val="89"/>
                <w:szCs w:val="24"/>
              </w:rPr>
              <w:t>4</w:t>
            </w:r>
            <w:r>
              <w:rPr>
                <w:rFonts w:ascii="Corbel" w:hAnsi="Corbel"/>
                <w:b w:val="0"/>
                <w:bCs/>
                <w:spacing w:val="1"/>
                <w:w w:val="89"/>
                <w:szCs w:val="24"/>
              </w:rPr>
              <w:t>,</w:t>
            </w:r>
          </w:p>
          <w:p w:rsidRPr="007963F7" w:rsidR="0038763F" w:rsidP="005C16C9" w:rsidRDefault="0038763F" w14:paraId="65D4314A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 w:rsidRPr="007963F7">
              <w:rPr>
                <w:rFonts w:ascii="Corbel" w:hAnsi="Corbel"/>
                <w:b w:val="0"/>
                <w:bCs/>
                <w:szCs w:val="24"/>
              </w:rPr>
              <w:t>K_W09,</w:t>
            </w:r>
          </w:p>
        </w:tc>
      </w:tr>
      <w:tr w:rsidRPr="00123D31" w:rsidR="0038763F" w:rsidTr="324D72A6" w14:paraId="5C4BFAAA" w14:textId="77777777">
        <w:tc>
          <w:tcPr>
            <w:tcW w:w="1701" w:type="dxa"/>
            <w:tcMar/>
          </w:tcPr>
          <w:p w:rsidRPr="002439D3" w:rsidR="0038763F" w:rsidP="005C16C9" w:rsidRDefault="0038763F" w14:paraId="30FC31E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39D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Mar/>
          </w:tcPr>
          <w:p w:rsidRPr="002439D3" w:rsidR="0038763F" w:rsidP="005C16C9" w:rsidRDefault="0038763F" w14:paraId="56140C5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439D3">
              <w:rPr>
                <w:rFonts w:ascii="Corbel" w:hAnsi="Corbel"/>
                <w:b w:val="0"/>
                <w:smallCaps w:val="0"/>
                <w:szCs w:val="24"/>
              </w:rPr>
              <w:t xml:space="preserve">Posługuje się właściwie pojęciami z zakresu prawa ochrony środowiska, posiadając pogłębioną wiedzę na temat procesów stanowienia i stosowania prawa oraz metod i narzędzi stosowanych w ich pozyskiwaniu. </w:t>
            </w:r>
          </w:p>
          <w:p w:rsidRPr="002439D3" w:rsidR="0038763F" w:rsidP="005C16C9" w:rsidRDefault="0038763F" w14:paraId="5A2B3F9F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73" w:type="dxa"/>
            <w:tcMar/>
          </w:tcPr>
          <w:p w:rsidRPr="00123D31" w:rsidR="0038763F" w:rsidP="005C16C9" w:rsidRDefault="0038763F" w14:paraId="4834AFEC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 xml:space="preserve">K_W01, </w:t>
            </w:r>
          </w:p>
          <w:p w:rsidRPr="00123D31" w:rsidR="0038763F" w:rsidP="005C16C9" w:rsidRDefault="0038763F" w14:paraId="284DBF90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Pr="00123D31" w:rsidR="0038763F" w:rsidP="005C16C9" w:rsidRDefault="0038763F" w14:paraId="49BAAE16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:rsidRPr="00123D31" w:rsidR="0038763F" w:rsidP="005C16C9" w:rsidRDefault="0038763F" w14:paraId="19B5535E" w14:textId="77777777">
            <w:pPr>
              <w:pStyle w:val="Punktygwne"/>
              <w:tabs>
                <w:tab w:val="left" w:pos="230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3D31">
              <w:rPr>
                <w:rFonts w:ascii="Corbel" w:hAnsi="Corbel"/>
                <w:b w:val="0"/>
                <w:smallCaps w:val="0"/>
                <w:szCs w:val="24"/>
              </w:rPr>
              <w:t>K_W09,</w:t>
            </w:r>
          </w:p>
        </w:tc>
      </w:tr>
      <w:tr w:rsidRPr="00B42DDD" w:rsidR="0038763F" w:rsidTr="324D72A6" w14:paraId="52BC1C91" w14:textId="77777777">
        <w:tc>
          <w:tcPr>
            <w:tcW w:w="1701" w:type="dxa"/>
            <w:tcMar/>
          </w:tcPr>
          <w:p w:rsidRPr="008273D7" w:rsidR="0038763F" w:rsidP="005C16C9" w:rsidRDefault="0038763F" w14:paraId="69DC2A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273D7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  <w:tcMar/>
          </w:tcPr>
          <w:p w:rsidRPr="00B42DDD" w:rsidR="0038763F" w:rsidP="005C16C9" w:rsidRDefault="0038763F" w14:paraId="3E5607D9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Charakteryzuje podmioty wykonujące zadania z zakresu ochrony środowiska oraz posiada wiedzę w zakresie zasad i norm etycznych, a także etyki zawodowej podmiotów wykonujących określone zadania. Opisuje instrumenty prawne dające obywatelom możliwość czynnego wpływania na proces ochrony środowiska</w:t>
            </w:r>
          </w:p>
        </w:tc>
        <w:tc>
          <w:tcPr>
            <w:tcW w:w="1873" w:type="dxa"/>
            <w:tcMar/>
          </w:tcPr>
          <w:p w:rsidRPr="00B42DDD" w:rsidR="0038763F" w:rsidP="005C16C9" w:rsidRDefault="0038763F" w14:paraId="0577E9E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K_W03,</w:t>
            </w:r>
          </w:p>
          <w:p w:rsidRPr="00B42DDD" w:rsidR="0038763F" w:rsidP="005C16C9" w:rsidRDefault="0038763F" w14:paraId="6454DCC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42DDD">
              <w:rPr>
                <w:rFonts w:ascii="Corbel" w:hAnsi="Corbel"/>
                <w:b w:val="0"/>
                <w:smallCaps w:val="0"/>
                <w:szCs w:val="24"/>
              </w:rPr>
              <w:t>K_W04,</w:t>
            </w:r>
          </w:p>
          <w:p w:rsidRPr="00B42DDD" w:rsidR="0038763F" w:rsidP="005C16C9" w:rsidRDefault="0038763F" w14:paraId="26A63E9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4D2EE9" w:rsidR="0038763F" w:rsidTr="324D72A6" w14:paraId="49BD5129" w14:textId="77777777">
        <w:tc>
          <w:tcPr>
            <w:tcW w:w="1701" w:type="dxa"/>
            <w:tcMar/>
          </w:tcPr>
          <w:p w:rsidRPr="00A515D9" w:rsidR="0038763F" w:rsidP="005C16C9" w:rsidRDefault="0038763F" w14:paraId="15A0CE3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  <w:tcMar/>
          </w:tcPr>
          <w:p w:rsidRPr="004D2EE9" w:rsidR="0038763F" w:rsidP="005C16C9" w:rsidRDefault="0038763F" w14:paraId="551461F5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Śledzi zmiany stanu prawnego i wydarzenia mające wpływ na poziom ochrony środowiska oraz potrafi prawidłowo interpretować i wyjaśnić znaczenie norm, relacje pomiędzy nimi, właściwie analizując proces stanowienia i stosowania prawa, dostrzegając obszary w prawie ochrony środowiska, w zakresie których regulacje powinny zostać znowelizowane bądź w przyszłości w ogóle uregulowane.</w:t>
            </w:r>
          </w:p>
        </w:tc>
        <w:tc>
          <w:tcPr>
            <w:tcW w:w="1873" w:type="dxa"/>
            <w:tcMar/>
          </w:tcPr>
          <w:p w:rsidRPr="004D2EE9" w:rsidR="0038763F" w:rsidP="005C16C9" w:rsidRDefault="0038763F" w14:paraId="09FEDA8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:rsidRPr="004D2EE9" w:rsidR="0038763F" w:rsidP="005C16C9" w:rsidRDefault="0038763F" w14:paraId="1111734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:rsidRPr="004D2EE9" w:rsidR="0038763F" w:rsidP="005C16C9" w:rsidRDefault="0038763F" w14:paraId="65808A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K_U07,</w:t>
            </w:r>
          </w:p>
          <w:p w:rsidRPr="004D2EE9" w:rsidR="0038763F" w:rsidP="005C16C9" w:rsidRDefault="0038763F" w14:paraId="0F60F31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2EE9">
              <w:rPr>
                <w:rFonts w:ascii="Corbel" w:hAnsi="Corbel"/>
                <w:b w:val="0"/>
                <w:smallCaps w:val="0"/>
                <w:szCs w:val="24"/>
              </w:rPr>
              <w:t>K_U09,</w:t>
            </w:r>
          </w:p>
          <w:p w:rsidRPr="004D2EE9" w:rsidR="0038763F" w:rsidP="005C16C9" w:rsidRDefault="0038763F" w14:paraId="155A71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AB639E" w:rsidR="0038763F" w:rsidTr="324D72A6" w14:paraId="0DAAA0B3" w14:textId="77777777">
        <w:tc>
          <w:tcPr>
            <w:tcW w:w="1701" w:type="dxa"/>
            <w:tcMar/>
          </w:tcPr>
          <w:p w:rsidRPr="00A515D9" w:rsidR="0038763F" w:rsidP="005C16C9" w:rsidRDefault="0038763F" w14:paraId="7EDF7C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  <w:tcMar/>
          </w:tcPr>
          <w:p w:rsidRPr="00AB639E" w:rsidR="0038763F" w:rsidP="324D72A6" w:rsidRDefault="0038763F" w14:paraId="5EB5E021" w14:textId="57ECAEB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4D72A6" w:rsidR="0038763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Posiada pogłębioną umiejętność przygotowania, zarówno pisemnie jak i w formie ustnej określonych zagadnień dotyczących zagadnień prawnych w przedmiocie ochrony środowiska, </w:t>
            </w:r>
            <w:r w:rsidRPr="324D72A6" w:rsidR="0F1CF3D1">
              <w:rPr>
                <w:rFonts w:ascii="Corbel" w:hAnsi="Corbel"/>
                <w:b w:val="0"/>
                <w:bCs w:val="0"/>
                <w:caps w:val="0"/>
                <w:smallCaps w:val="0"/>
              </w:rPr>
              <w:t>wyjaśniając</w:t>
            </w:r>
            <w:r w:rsidRPr="324D72A6" w:rsidR="0038763F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dlaczego zbyt radykalne poglądy i </w:t>
            </w:r>
            <w:r w:rsidRPr="324D72A6" w:rsidR="0038763F">
              <w:rPr>
                <w:rFonts w:ascii="Corbel" w:hAnsi="Corbel"/>
                <w:b w:val="0"/>
                <w:bCs w:val="0"/>
                <w:caps w:val="0"/>
                <w:smallCaps w:val="0"/>
              </w:rPr>
              <w:t>metody związane z ochroną środowiska nie znajdują uzasadnienia prawnego, kulturowego bądź gospodarczego.</w:t>
            </w:r>
          </w:p>
        </w:tc>
        <w:tc>
          <w:tcPr>
            <w:tcW w:w="1873" w:type="dxa"/>
            <w:tcMar/>
          </w:tcPr>
          <w:p w:rsidRPr="00AB639E" w:rsidR="0038763F" w:rsidP="005C16C9" w:rsidRDefault="0038763F" w14:paraId="02642D2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K_U01,</w:t>
            </w:r>
          </w:p>
          <w:p w:rsidRPr="00AB639E" w:rsidR="0038763F" w:rsidP="005C16C9" w:rsidRDefault="0038763F" w14:paraId="5825F35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K_U05,</w:t>
            </w:r>
          </w:p>
          <w:p w:rsidRPr="00AB639E" w:rsidR="0038763F" w:rsidP="005C16C9" w:rsidRDefault="0038763F" w14:paraId="42F5EC5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</w:p>
          <w:p w:rsidRPr="00AB639E" w:rsidR="0038763F" w:rsidP="005C16C9" w:rsidRDefault="0038763F" w14:paraId="6F79716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  <w:p w:rsidRPr="00AB639E" w:rsidR="0038763F" w:rsidP="005C16C9" w:rsidRDefault="0038763F" w14:paraId="20FFFFB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B639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Pr="00AB639E" w:rsidR="0038763F" w:rsidP="005C16C9" w:rsidRDefault="0038763F" w14:paraId="1801E90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Pr="00AB639E" w:rsidR="0038763F" w:rsidP="005C16C9" w:rsidRDefault="0038763F" w14:paraId="1C5540F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491E06" w:rsidR="0038763F" w:rsidTr="324D72A6" w14:paraId="34DC70A3" w14:textId="77777777">
        <w:tc>
          <w:tcPr>
            <w:tcW w:w="1701" w:type="dxa"/>
            <w:tcMar/>
          </w:tcPr>
          <w:p w:rsidRPr="00FD6E01" w:rsidR="0038763F" w:rsidP="005C16C9" w:rsidRDefault="0038763F" w14:paraId="65E3996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  <w:tcMar/>
          </w:tcPr>
          <w:p w:rsidRPr="00491E06" w:rsidR="0038763F" w:rsidP="005C16C9" w:rsidRDefault="0038763F" w14:paraId="67806B2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Stosuje zasady etyczne w swoim zachowaniu i życiu, mając świadomość zawodu urzędnika administracji publicznej, jaki będzie wykonywał oraz identyfikuje się z ideą ochrony środowiska.</w:t>
            </w:r>
          </w:p>
        </w:tc>
        <w:tc>
          <w:tcPr>
            <w:tcW w:w="1873" w:type="dxa"/>
            <w:tcMar/>
          </w:tcPr>
          <w:p w:rsidRPr="00491E06" w:rsidR="0038763F" w:rsidP="005C16C9" w:rsidRDefault="0038763F" w14:paraId="449C224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Pr="00491E06" w:rsidR="0038763F" w:rsidTr="324D72A6" w14:paraId="710B3CEE" w14:textId="77777777">
        <w:tc>
          <w:tcPr>
            <w:tcW w:w="1701" w:type="dxa"/>
            <w:tcMar/>
          </w:tcPr>
          <w:p w:rsidRPr="00FD6E01" w:rsidR="0038763F" w:rsidP="005C16C9" w:rsidRDefault="0038763F" w14:paraId="07D9EB7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D6E01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  <w:tcMar/>
          </w:tcPr>
          <w:p w:rsidRPr="00491E06" w:rsidR="0038763F" w:rsidP="005C16C9" w:rsidRDefault="0038763F" w14:paraId="4E2A19CE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>Podnosi i uzupełnia swoją wiedzę oraz doskonali umiejętności, mając świadomość zmienności przepisów prawa w zakresie ochrony środowiska.</w:t>
            </w:r>
          </w:p>
        </w:tc>
        <w:tc>
          <w:tcPr>
            <w:tcW w:w="1873" w:type="dxa"/>
            <w:tcMar/>
          </w:tcPr>
          <w:p w:rsidRPr="00491E06" w:rsidR="0038763F" w:rsidP="005C16C9" w:rsidRDefault="0038763F" w14:paraId="402CBFD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91E06">
              <w:rPr>
                <w:rFonts w:ascii="Corbel" w:hAnsi="Corbel"/>
                <w:b w:val="0"/>
                <w:smallCaps w:val="0"/>
                <w:szCs w:val="24"/>
              </w:rPr>
              <w:t xml:space="preserve">K_K03, </w:t>
            </w:r>
          </w:p>
          <w:p w:rsidRPr="00491E06" w:rsidR="0038763F" w:rsidP="005C16C9" w:rsidRDefault="0038763F" w14:paraId="0FC76F7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Pr="001E6A68" w:rsidR="0038763F" w:rsidTr="324D72A6" w14:paraId="418DC907" w14:textId="77777777">
        <w:tc>
          <w:tcPr>
            <w:tcW w:w="1701" w:type="dxa"/>
            <w:tcMar/>
          </w:tcPr>
          <w:p w:rsidRPr="00F50B8A" w:rsidR="0038763F" w:rsidP="005C16C9" w:rsidRDefault="0038763F" w14:paraId="572D727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0B8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  <w:tcMar/>
          </w:tcPr>
          <w:p w:rsidRPr="00F50B8A" w:rsidR="0038763F" w:rsidP="005C16C9" w:rsidRDefault="0038763F" w14:paraId="058D30C0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50B8A">
              <w:rPr>
                <w:rFonts w:ascii="Corbel" w:hAnsi="Corbel"/>
                <w:b w:val="0"/>
                <w:smallCaps w:val="0"/>
                <w:szCs w:val="24"/>
              </w:rPr>
              <w:t xml:space="preserve">Docenia znaczenie udziału społeczeństwa w procesie ochrony środowiska oraz szanuje poglądy i postawy innych osób w postrzeganiu zagadnień dotyczących ochrony środowiska. </w:t>
            </w:r>
          </w:p>
        </w:tc>
        <w:tc>
          <w:tcPr>
            <w:tcW w:w="1873" w:type="dxa"/>
            <w:tcMar/>
          </w:tcPr>
          <w:p w:rsidR="0038763F" w:rsidP="005C16C9" w:rsidRDefault="0038763F" w14:paraId="1493F0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1E6A68">
              <w:rPr>
                <w:rFonts w:ascii="Corbel" w:hAnsi="Corbel"/>
                <w:b w:val="0"/>
                <w:bCs/>
                <w:szCs w:val="24"/>
              </w:rPr>
              <w:t>K_K03</w:t>
            </w:r>
            <w:r>
              <w:rPr>
                <w:rFonts w:ascii="Corbel" w:hAnsi="Corbel"/>
                <w:b w:val="0"/>
                <w:bCs/>
                <w:szCs w:val="24"/>
              </w:rPr>
              <w:t>,</w:t>
            </w:r>
          </w:p>
          <w:p w:rsidRPr="001E6A68" w:rsidR="0038763F" w:rsidP="005C16C9" w:rsidRDefault="0038763F" w14:paraId="0A783B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FF0000"/>
                <w:szCs w:val="24"/>
              </w:rPr>
            </w:pPr>
            <w:r>
              <w:rPr>
                <w:rFonts w:ascii="Corbel" w:hAnsi="Corbel"/>
                <w:b w:val="0"/>
                <w:bCs/>
                <w:szCs w:val="24"/>
              </w:rPr>
              <w:t>K_Ko4,</w:t>
            </w:r>
          </w:p>
        </w:tc>
      </w:tr>
    </w:tbl>
    <w:p w:rsidRPr="00B169DF" w:rsidR="0085747A" w:rsidP="009C54AE" w:rsidRDefault="0085747A" w14:paraId="6F2A65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675843" w14:paraId="488AA2E4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Pr="00B169DF" w:rsidR="001D7B54">
        <w:rPr>
          <w:rFonts w:ascii="Corbel" w:hAnsi="Corbel"/>
          <w:b/>
          <w:sz w:val="24"/>
          <w:szCs w:val="24"/>
        </w:rPr>
        <w:t xml:space="preserve"> </w:t>
      </w:r>
      <w:r w:rsidRPr="00B169DF" w:rsidR="0085747A">
        <w:rPr>
          <w:rFonts w:ascii="Corbel" w:hAnsi="Corbel"/>
          <w:b/>
          <w:sz w:val="24"/>
          <w:szCs w:val="24"/>
        </w:rPr>
        <w:t>T</w:t>
      </w:r>
      <w:r w:rsidRPr="00B169DF" w:rsidR="001D7B54">
        <w:rPr>
          <w:rFonts w:ascii="Corbel" w:hAnsi="Corbel"/>
          <w:b/>
          <w:sz w:val="24"/>
          <w:szCs w:val="24"/>
        </w:rPr>
        <w:t xml:space="preserve">reści programowe </w:t>
      </w:r>
      <w:r w:rsidRPr="00B169DF" w:rsidR="007327BD">
        <w:rPr>
          <w:rFonts w:ascii="Corbel" w:hAnsi="Corbel"/>
          <w:sz w:val="24"/>
          <w:szCs w:val="24"/>
        </w:rPr>
        <w:t xml:space="preserve">  </w:t>
      </w:r>
    </w:p>
    <w:p w:rsidR="0085747A" w:rsidP="0038763F" w:rsidRDefault="0085747A" w14:paraId="63996BC0" w14:textId="34E2678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24D72A6" w:rsidR="0085747A">
        <w:rPr>
          <w:rFonts w:ascii="Corbel" w:hAnsi="Corbel"/>
          <w:sz w:val="24"/>
          <w:szCs w:val="24"/>
        </w:rPr>
        <w:t xml:space="preserve">Problematyka wykładu </w:t>
      </w:r>
      <w:r w:rsidRPr="324D72A6" w:rsidR="20471ED3">
        <w:rPr>
          <w:rFonts w:ascii="Corbel" w:hAnsi="Corbel"/>
          <w:sz w:val="24"/>
          <w:szCs w:val="24"/>
        </w:rPr>
        <w:t>- Nie dotyczy</w:t>
      </w:r>
    </w:p>
    <w:p w:rsidRPr="0038763F" w:rsidR="0038763F" w:rsidP="0038763F" w:rsidRDefault="0038763F" w14:paraId="46257451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B169DF" w:rsidR="0085747A" w:rsidP="009C54AE" w:rsidRDefault="0085747A" w14:paraId="0FC793A6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324D72A6" w:rsidR="0085747A">
        <w:rPr>
          <w:rFonts w:ascii="Corbel" w:hAnsi="Corbel"/>
          <w:sz w:val="24"/>
          <w:szCs w:val="24"/>
        </w:rPr>
        <w:t>Problematyka ćwiczeń, konwersator</w:t>
      </w:r>
      <w:r w:rsidRPr="324D72A6" w:rsidR="005F76A3">
        <w:rPr>
          <w:rFonts w:ascii="Corbel" w:hAnsi="Corbel"/>
          <w:sz w:val="24"/>
          <w:szCs w:val="24"/>
        </w:rPr>
        <w:t>iów</w:t>
      </w:r>
      <w:r w:rsidRPr="324D72A6" w:rsidR="0085747A">
        <w:rPr>
          <w:rFonts w:ascii="Corbel" w:hAnsi="Corbel"/>
          <w:sz w:val="24"/>
          <w:szCs w:val="24"/>
        </w:rPr>
        <w:t>, laborator</w:t>
      </w:r>
      <w:r w:rsidRPr="324D72A6" w:rsidR="005F76A3">
        <w:rPr>
          <w:rFonts w:ascii="Corbel" w:hAnsi="Corbel"/>
          <w:sz w:val="24"/>
          <w:szCs w:val="24"/>
        </w:rPr>
        <w:t>iów</w:t>
      </w:r>
      <w:r w:rsidRPr="324D72A6" w:rsidR="009F4610">
        <w:rPr>
          <w:rFonts w:ascii="Corbel" w:hAnsi="Corbel"/>
          <w:sz w:val="24"/>
          <w:szCs w:val="24"/>
        </w:rPr>
        <w:t xml:space="preserve">, </w:t>
      </w:r>
      <w:r w:rsidRPr="324D72A6" w:rsidR="0085747A">
        <w:rPr>
          <w:rFonts w:ascii="Corbel" w:hAnsi="Corbel"/>
          <w:sz w:val="24"/>
          <w:szCs w:val="24"/>
        </w:rPr>
        <w:t xml:space="preserve">zajęć praktycznych </w:t>
      </w:r>
    </w:p>
    <w:p w:rsidRPr="00B169DF" w:rsidR="0085747A" w:rsidP="009C54AE" w:rsidRDefault="0085747A" w14:paraId="7677F42F" w14:textId="77777777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7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720"/>
      </w:tblGrid>
      <w:tr w:rsidRPr="00B169DF" w:rsidR="0038763F" w:rsidTr="324D72A6" w14:paraId="0931B5AE" w14:textId="77777777">
        <w:trPr>
          <w:trHeight w:val="300"/>
        </w:trPr>
        <w:tc>
          <w:tcPr>
            <w:tcW w:w="9720" w:type="dxa"/>
            <w:tcMar/>
          </w:tcPr>
          <w:p w:rsidRPr="00B169DF" w:rsidR="0038763F" w:rsidP="0038763F" w:rsidRDefault="0038763F" w14:paraId="308F76D9" w14:textId="7762399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424D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B169DF" w:rsidR="0038763F" w:rsidTr="324D72A6" w14:paraId="30742F29" w14:textId="77777777">
        <w:trPr>
          <w:trHeight w:val="300"/>
        </w:trPr>
        <w:tc>
          <w:tcPr>
            <w:tcW w:w="9720" w:type="dxa"/>
            <w:tcMar/>
          </w:tcPr>
          <w:tbl>
            <w:tblPr>
              <w:tblW w:w="9418" w:type="dxa"/>
              <w:tblInd w:w="10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ook w:val="04A0" w:firstRow="1" w:lastRow="0" w:firstColumn="1" w:lastColumn="0" w:noHBand="0" w:noVBand="1"/>
            </w:tblPr>
            <w:tblGrid>
              <w:gridCol w:w="6255"/>
              <w:gridCol w:w="3163"/>
            </w:tblGrid>
            <w:tr w:rsidRPr="00A515D9" w:rsidR="0038763F" w:rsidTr="324D72A6" w14:paraId="25968CAD" w14:textId="77777777">
              <w:trPr>
                <w:trHeight w:val="323"/>
              </w:trPr>
              <w:tc>
                <w:tcPr>
                  <w:tcW w:w="62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515D9" w:rsidR="0038763F" w:rsidP="0038763F" w:rsidRDefault="0038763F" w14:paraId="0E47B8F0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color w:val="FF0000"/>
                      <w:sz w:val="24"/>
                      <w:szCs w:val="24"/>
                    </w:rPr>
                  </w:pPr>
                  <w:r w:rsidRPr="008234AD">
                    <w:rPr>
                      <w:rFonts w:ascii="Corbel" w:hAnsi="Corbel"/>
                      <w:sz w:val="24"/>
                      <w:szCs w:val="24"/>
                    </w:rPr>
                    <w:t>System prawa ochrony środowiska, geneza i ewolucja regulacji</w:t>
                  </w:r>
                </w:p>
              </w:tc>
              <w:tc>
                <w:tcPr>
                  <w:tcW w:w="31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515D9" w:rsidR="0038763F" w:rsidP="0038763F" w:rsidRDefault="0038763F" w14:paraId="708E7E77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color w:val="FF0000"/>
                      <w:sz w:val="24"/>
                      <w:szCs w:val="24"/>
                    </w:rPr>
                  </w:pPr>
                  <w:r w:rsidRPr="008234AD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38763F" w:rsidTr="324D72A6" w14:paraId="5EDD189A" w14:textId="77777777">
              <w:trPr>
                <w:trHeight w:val="308"/>
              </w:trPr>
              <w:tc>
                <w:tcPr>
                  <w:tcW w:w="62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8234AD" w:rsidR="0038763F" w:rsidP="0038763F" w:rsidRDefault="0038763F" w14:paraId="1B9F7CA0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8234AD">
                    <w:rPr>
                      <w:rFonts w:ascii="Corbel" w:hAnsi="Corbel"/>
                      <w:sz w:val="24"/>
                      <w:szCs w:val="24"/>
                    </w:rPr>
                    <w:t>Źródła prawa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 xml:space="preserve"> krajowego i wspólnotowego w ochronie środowiska oraz ich implementacja, </w:t>
                  </w:r>
                </w:p>
              </w:tc>
              <w:tc>
                <w:tcPr>
                  <w:tcW w:w="31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8234AD" w:rsidR="0038763F" w:rsidP="0038763F" w:rsidRDefault="0038763F" w14:paraId="507CCD4E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8234AD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38763F" w:rsidTr="324D72A6" w14:paraId="44520D78" w14:textId="77777777">
              <w:trPr>
                <w:trHeight w:val="276"/>
              </w:trPr>
              <w:tc>
                <w:tcPr>
                  <w:tcW w:w="62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38763F" w:rsidP="0038763F" w:rsidRDefault="0038763F" w14:paraId="6305C208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A02FC1">
                    <w:rPr>
                      <w:rFonts w:ascii="Corbel" w:hAnsi="Corbel"/>
                      <w:sz w:val="24"/>
                      <w:szCs w:val="24"/>
                    </w:rPr>
                    <w:t>Zasady ogólne prawa ochrony środowisk</w:t>
                  </w:r>
                  <w:r>
                    <w:rPr>
                      <w:rFonts w:ascii="Corbel" w:hAnsi="Corbe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w="31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38763F" w:rsidP="0038763F" w:rsidRDefault="0038763F" w14:paraId="6EF190EF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A02FC1"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38763F" w:rsidTr="324D72A6" w14:paraId="62196798" w14:textId="77777777">
              <w:trPr>
                <w:trHeight w:val="300"/>
              </w:trPr>
              <w:tc>
                <w:tcPr>
                  <w:tcW w:w="62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38763F" w:rsidP="0038763F" w:rsidRDefault="0038763F" w14:paraId="1ADB9D1F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Organy ochrony środowiska w Polsce</w:t>
                  </w:r>
                </w:p>
              </w:tc>
              <w:tc>
                <w:tcPr>
                  <w:tcW w:w="31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38763F" w:rsidP="0038763F" w:rsidRDefault="0038763F" w14:paraId="762770A5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 godz.</w:t>
                  </w:r>
                </w:p>
              </w:tc>
            </w:tr>
            <w:tr w:rsidRPr="00A515D9" w:rsidR="0038763F" w:rsidTr="324D72A6" w14:paraId="523BF952" w14:textId="77777777">
              <w:trPr>
                <w:trHeight w:val="261"/>
              </w:trPr>
              <w:tc>
                <w:tcPr>
                  <w:tcW w:w="62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38763F" w:rsidP="0038763F" w:rsidRDefault="0038763F" w14:paraId="03A82397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A02FC1">
                    <w:rPr>
                      <w:rFonts w:ascii="Corbel" w:hAnsi="Corbel"/>
                      <w:sz w:val="24"/>
                      <w:szCs w:val="24"/>
                    </w:rPr>
                    <w:t>Odpowiedzialność prawna w ochronie środowiska</w:t>
                  </w:r>
                </w:p>
              </w:tc>
              <w:tc>
                <w:tcPr>
                  <w:tcW w:w="31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A02FC1" w:rsidR="0038763F" w:rsidP="0038763F" w:rsidRDefault="0038763F" w14:paraId="646A0483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2</w:t>
                  </w:r>
                  <w:r w:rsidRPr="00A02FC1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Pr="00A515D9" w:rsidR="0038763F" w:rsidTr="324D72A6" w14:paraId="776A3383" w14:textId="77777777">
              <w:trPr>
                <w:trHeight w:val="261"/>
              </w:trPr>
              <w:tc>
                <w:tcPr>
                  <w:tcW w:w="62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E1727" w:rsidR="0038763F" w:rsidP="0038763F" w:rsidRDefault="0038763F" w14:paraId="61D88F8F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4E1727">
                    <w:rPr>
                      <w:rFonts w:ascii="Corbel" w:hAnsi="Corbel"/>
                      <w:sz w:val="24"/>
                      <w:szCs w:val="24"/>
                    </w:rPr>
                    <w:t>Wybrane regulacje sektorowe w ochronie środowiska</w:t>
                  </w:r>
                </w:p>
              </w:tc>
              <w:tc>
                <w:tcPr>
                  <w:tcW w:w="31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E1727" w:rsidR="0038763F" w:rsidP="0038763F" w:rsidRDefault="0038763F" w14:paraId="4C0859CF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4E1727">
                    <w:rPr>
                      <w:rFonts w:ascii="Corbel" w:hAnsi="Corbel"/>
                      <w:sz w:val="24"/>
                      <w:szCs w:val="24"/>
                    </w:rPr>
                    <w:t>6 godz.</w:t>
                  </w:r>
                </w:p>
              </w:tc>
            </w:tr>
            <w:tr w:rsidRPr="00A515D9" w:rsidR="0038763F" w:rsidTr="324D72A6" w14:paraId="6912BE3F" w14:textId="77777777">
              <w:trPr>
                <w:trHeight w:val="261"/>
              </w:trPr>
              <w:tc>
                <w:tcPr>
                  <w:tcW w:w="62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E1727" w:rsidR="0038763F" w:rsidP="0038763F" w:rsidRDefault="0038763F" w14:paraId="40471636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4E1727">
                    <w:rPr>
                      <w:rFonts w:ascii="Corbel" w:hAnsi="Corbel"/>
                      <w:sz w:val="24"/>
                      <w:szCs w:val="24"/>
                    </w:rPr>
                    <w:t>Wybrane zagadnienia ochrony różnorodności biologicznej</w:t>
                  </w:r>
                </w:p>
              </w:tc>
              <w:tc>
                <w:tcPr>
                  <w:tcW w:w="31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E1727" w:rsidR="0038763F" w:rsidP="0038763F" w:rsidRDefault="0038763F" w14:paraId="022BE592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>
                    <w:rPr>
                      <w:rFonts w:ascii="Corbel" w:hAnsi="Corbel"/>
                      <w:sz w:val="24"/>
                      <w:szCs w:val="24"/>
                    </w:rPr>
                    <w:t>4</w:t>
                  </w:r>
                  <w:r w:rsidRPr="004E1727">
                    <w:rPr>
                      <w:rFonts w:ascii="Corbel" w:hAnsi="Corbel"/>
                      <w:sz w:val="24"/>
                      <w:szCs w:val="24"/>
                    </w:rPr>
                    <w:t xml:space="preserve"> godz.</w:t>
                  </w:r>
                </w:p>
              </w:tc>
            </w:tr>
            <w:tr w:rsidRPr="00A515D9" w:rsidR="0038763F" w:rsidTr="324D72A6" w14:paraId="4D2E4BCE" w14:textId="77777777">
              <w:trPr>
                <w:trHeight w:val="522"/>
              </w:trPr>
              <w:tc>
                <w:tcPr>
                  <w:tcW w:w="6255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913C2" w:rsidR="0038763F" w:rsidP="0038763F" w:rsidRDefault="0038763F" w14:paraId="0F19572D" w14:textId="77777777">
                  <w:pPr>
                    <w:spacing w:after="0" w:line="240" w:lineRule="auto"/>
                    <w:contextualSpacing/>
                    <w:rPr>
                      <w:rFonts w:ascii="Corbel" w:hAnsi="Corbel"/>
                      <w:sz w:val="24"/>
                      <w:szCs w:val="24"/>
                    </w:rPr>
                  </w:pPr>
                  <w:r w:rsidRPr="004913C2">
                    <w:rPr>
                      <w:rFonts w:ascii="Corbel" w:hAnsi="Corbel"/>
                      <w:sz w:val="24"/>
                      <w:szCs w:val="24"/>
                    </w:rPr>
                    <w:t>RAZEM:</w:t>
                  </w:r>
                </w:p>
              </w:tc>
              <w:tc>
                <w:tcPr>
                  <w:tcW w:w="316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tcMar/>
                </w:tcPr>
                <w:p w:rsidRPr="004913C2" w:rsidR="0038763F" w:rsidP="0038763F" w:rsidRDefault="0038763F" w14:paraId="5A320D1F" w14:textId="77777777">
                  <w:pPr>
                    <w:spacing w:after="0" w:line="240" w:lineRule="auto"/>
                    <w:contextualSpacing/>
                    <w:jc w:val="center"/>
                    <w:rPr>
                      <w:rFonts w:ascii="Corbel" w:hAnsi="Corbel"/>
                      <w:sz w:val="24"/>
                      <w:szCs w:val="24"/>
                    </w:rPr>
                  </w:pPr>
                  <w:r w:rsidRPr="004913C2">
                    <w:rPr>
                      <w:rFonts w:ascii="Corbel" w:hAnsi="Corbel"/>
                      <w:sz w:val="24"/>
                      <w:szCs w:val="24"/>
                    </w:rPr>
                    <w:t>20 godz.</w:t>
                  </w:r>
                </w:p>
              </w:tc>
            </w:tr>
          </w:tbl>
          <w:p w:rsidRPr="00B169DF" w:rsidR="0038763F" w:rsidP="0038763F" w:rsidRDefault="0038763F" w14:paraId="480A4A2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Pr="00B169DF" w:rsidR="0085747A" w:rsidP="009C54AE" w:rsidRDefault="0085747A" w14:paraId="65D8587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B169DF" w:rsidR="0085747A" w:rsidP="009C54AE" w:rsidRDefault="009F4610" w14:paraId="37C7DEEC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Pr="00B169DF" w:rsidR="0085747A" w:rsidP="009C54AE" w:rsidRDefault="0085747A" w14:paraId="09BFD4F6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8252BB" w:rsidR="00E960BB" w:rsidP="324D72A6" w:rsidRDefault="008252BB" w14:paraId="5608EB32" w14:textId="43DECC19">
      <w:pPr>
        <w:pStyle w:val="Punktygwne"/>
        <w:spacing w:before="0" w:after="0"/>
        <w:ind w:firstLine="0"/>
        <w:jc w:val="both"/>
        <w:rPr>
          <w:rFonts w:ascii="Corbel" w:hAnsi="Corbel"/>
          <w:b w:val="0"/>
          <w:bCs w:val="0"/>
          <w:caps w:val="0"/>
          <w:smallCaps w:val="0"/>
        </w:rPr>
      </w:pPr>
      <w:r w:rsidRPr="324D72A6" w:rsidR="008252BB">
        <w:rPr>
          <w:rFonts w:ascii="Corbel" w:hAnsi="Corbel"/>
          <w:caps w:val="0"/>
          <w:smallCaps w:val="0"/>
        </w:rPr>
        <w:t>Konwersatorium:</w:t>
      </w:r>
      <w:r w:rsidRPr="324D72A6" w:rsidR="008252BB">
        <w:rPr>
          <w:rFonts w:ascii="Corbel" w:hAnsi="Corbel"/>
          <w:b w:val="0"/>
          <w:bCs w:val="0"/>
          <w:caps w:val="0"/>
          <w:smallCaps w:val="0"/>
        </w:rPr>
        <w:t xml:space="preserve"> analiza tekstów z dyskusją, analiza przypadków, analiza i interpretacja </w:t>
      </w:r>
      <w:r>
        <w:rPr>
          <w:rFonts w:ascii="Corbel" w:hAnsi="Corbel"/>
          <w:b w:val="0"/>
          <w:smallCaps w:val="0"/>
          <w:szCs w:val="24"/>
        </w:rPr>
        <w:tab/>
      </w:r>
      <w:r w:rsidRPr="324D72A6" w:rsidR="008252BB">
        <w:rPr>
          <w:rFonts w:ascii="Corbel" w:hAnsi="Corbel"/>
          <w:b w:val="0"/>
          <w:bCs w:val="0"/>
          <w:caps w:val="0"/>
          <w:smallCaps w:val="0"/>
        </w:rPr>
        <w:t xml:space="preserve">tekstów źródłowych oraz wybranych orzeczeń, dyskusja. </w:t>
      </w:r>
    </w:p>
    <w:p w:rsidRPr="00B169DF" w:rsidR="00E960BB" w:rsidP="009C54AE" w:rsidRDefault="00E960BB" w14:paraId="2F33D2B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C61DC5" w14:paraId="7228032F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Pr="00B169DF" w:rsidR="0085747A">
        <w:rPr>
          <w:rFonts w:ascii="Corbel" w:hAnsi="Corbel"/>
          <w:smallCaps w:val="0"/>
          <w:szCs w:val="24"/>
        </w:rPr>
        <w:t>METODY I KRYTERIA OCENY</w:t>
      </w:r>
      <w:r w:rsidRPr="00B169DF" w:rsidR="009F4610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040F053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B169DF" w:rsidR="0085747A" w:rsidP="009C54AE" w:rsidRDefault="0085747A" w14:paraId="4F4781B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Pr="00B169DF" w:rsidR="00C05F44">
        <w:rPr>
          <w:rFonts w:ascii="Corbel" w:hAnsi="Corbel"/>
          <w:smallCaps w:val="0"/>
          <w:szCs w:val="24"/>
        </w:rPr>
        <w:t>uczenia się</w:t>
      </w:r>
    </w:p>
    <w:p w:rsidRPr="00B169DF" w:rsidR="0085747A" w:rsidP="009C54AE" w:rsidRDefault="0085747A" w14:paraId="054843E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5346F1" w:rsidR="008252BB" w:rsidTr="005C16C9" w14:paraId="6D90FAEC" w14:textId="77777777">
        <w:tc>
          <w:tcPr>
            <w:tcW w:w="1985" w:type="dxa"/>
            <w:vAlign w:val="center"/>
          </w:tcPr>
          <w:p w:rsidRPr="005346F1" w:rsidR="008252BB" w:rsidP="005C16C9" w:rsidRDefault="008252BB" w14:paraId="759110E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5346F1" w:rsidR="008252BB" w:rsidP="005C16C9" w:rsidRDefault="008252BB" w14:paraId="59417F3F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 xml:space="preserve">Metody oceny efektów uczenia się </w:t>
            </w:r>
          </w:p>
          <w:p w:rsidRPr="005346F1" w:rsidR="008252BB" w:rsidP="005C16C9" w:rsidRDefault="008252BB" w14:paraId="40BB894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5346F1" w:rsidR="008252BB" w:rsidP="005C16C9" w:rsidRDefault="008252BB" w14:paraId="758F1AA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5346F1" w:rsidR="008252BB" w:rsidP="005C16C9" w:rsidRDefault="008252BB" w14:paraId="0DFE3DA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5346F1" w:rsidR="008252BB" w:rsidTr="005C16C9" w14:paraId="1458DE9C" w14:textId="77777777">
        <w:tc>
          <w:tcPr>
            <w:tcW w:w="1985" w:type="dxa"/>
          </w:tcPr>
          <w:p w:rsidRPr="005346F1" w:rsidR="008252BB" w:rsidP="005C16C9" w:rsidRDefault="008252BB" w14:paraId="6DF7313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Pr="005346F1" w:rsidR="008252BB" w:rsidP="005C16C9" w:rsidRDefault="008252BB" w14:paraId="3F27B9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720A6886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5A0B8B19" w14:textId="77777777">
        <w:tc>
          <w:tcPr>
            <w:tcW w:w="1985" w:type="dxa"/>
          </w:tcPr>
          <w:p w:rsidRPr="005346F1" w:rsidR="008252BB" w:rsidP="005C16C9" w:rsidRDefault="008252BB" w14:paraId="3060B8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Pr="005346F1" w:rsidR="008252BB" w:rsidP="005C16C9" w:rsidRDefault="008252BB" w14:paraId="09A417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77282475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23565DC1" w14:textId="77777777">
        <w:tc>
          <w:tcPr>
            <w:tcW w:w="1985" w:type="dxa"/>
          </w:tcPr>
          <w:p w:rsidRPr="005346F1" w:rsidR="008252BB" w:rsidP="005C16C9" w:rsidRDefault="008252BB" w14:paraId="07E41BD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Pr="005346F1" w:rsidR="008252BB" w:rsidP="005C16C9" w:rsidRDefault="008252BB" w14:paraId="550C03A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48F6137C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643717C4" w14:textId="77777777">
        <w:tc>
          <w:tcPr>
            <w:tcW w:w="1985" w:type="dxa"/>
          </w:tcPr>
          <w:p w:rsidRPr="005346F1" w:rsidR="008252BB" w:rsidP="005C16C9" w:rsidRDefault="008252BB" w14:paraId="4357898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Pr="005346F1" w:rsidR="008252BB" w:rsidP="005C16C9" w:rsidRDefault="008252BB" w14:paraId="104501A1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425C26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56D390F5" w14:textId="77777777">
        <w:tc>
          <w:tcPr>
            <w:tcW w:w="1985" w:type="dxa"/>
          </w:tcPr>
          <w:p w:rsidRPr="005346F1" w:rsidR="008252BB" w:rsidP="005C16C9" w:rsidRDefault="008252BB" w14:paraId="30979D5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Pr="005346F1" w:rsidR="008252BB" w:rsidP="005C16C9" w:rsidRDefault="008252BB" w14:paraId="437BABA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7A7432F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412679C6" w14:textId="77777777">
        <w:tc>
          <w:tcPr>
            <w:tcW w:w="1985" w:type="dxa"/>
          </w:tcPr>
          <w:p w:rsidRPr="005346F1" w:rsidR="008252BB" w:rsidP="005C16C9" w:rsidRDefault="008252BB" w14:paraId="0D6CEA7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</w:tcPr>
          <w:p w:rsidRPr="005346F1" w:rsidR="008252BB" w:rsidP="005C16C9" w:rsidRDefault="008252BB" w14:paraId="266A7F97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5EAD807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191D7D07" w14:textId="77777777">
        <w:tc>
          <w:tcPr>
            <w:tcW w:w="1985" w:type="dxa"/>
          </w:tcPr>
          <w:p w:rsidRPr="005346F1" w:rsidR="008252BB" w:rsidP="005C16C9" w:rsidRDefault="008252BB" w14:paraId="7C1A764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</w:tcPr>
          <w:p w:rsidRPr="005346F1" w:rsidR="008252BB" w:rsidP="005C16C9" w:rsidRDefault="008252BB" w14:paraId="1E383100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6CBC914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  <w:tr w:rsidRPr="005346F1" w:rsidR="008252BB" w:rsidTr="005C16C9" w14:paraId="2337A966" w14:textId="77777777">
        <w:tc>
          <w:tcPr>
            <w:tcW w:w="1985" w:type="dxa"/>
          </w:tcPr>
          <w:p w:rsidRPr="005346F1" w:rsidR="008252BB" w:rsidP="005C16C9" w:rsidRDefault="008252BB" w14:paraId="1B52265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346F1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</w:tcPr>
          <w:p w:rsidRPr="005346F1" w:rsidR="008252BB" w:rsidP="005C16C9" w:rsidRDefault="008252BB" w14:paraId="3994FB25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346F1">
              <w:rPr>
                <w:rFonts w:ascii="Corbel" w:hAnsi="Corbel"/>
                <w:b w:val="0"/>
                <w:smallCaps w:val="0"/>
                <w:szCs w:val="24"/>
              </w:rPr>
              <w:t>Zaliczenie na oceną w formie ustnej lub pisemnej, obserwacja w trakcie zajęć</w:t>
            </w:r>
          </w:p>
        </w:tc>
        <w:tc>
          <w:tcPr>
            <w:tcW w:w="2126" w:type="dxa"/>
          </w:tcPr>
          <w:p w:rsidRPr="005346F1" w:rsidR="008252BB" w:rsidP="005C16C9" w:rsidRDefault="008252BB" w14:paraId="23738EB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0AF16A3">
              <w:rPr>
                <w:rFonts w:ascii="Corbel" w:hAnsi="Corbel"/>
                <w:b w:val="0"/>
                <w:smallCaps w:val="0"/>
              </w:rPr>
              <w:t>konw.</w:t>
            </w:r>
          </w:p>
        </w:tc>
      </w:tr>
    </w:tbl>
    <w:p w:rsidRPr="00B169DF" w:rsidR="00923D7D" w:rsidP="009C54AE" w:rsidRDefault="00923D7D" w14:paraId="37C0332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3E1941" w14:paraId="637754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Pr="00B169DF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B169DF" w:rsidR="00923D7D">
        <w:rPr>
          <w:rFonts w:ascii="Corbel" w:hAnsi="Corbel"/>
          <w:smallCaps w:val="0"/>
          <w:szCs w:val="24"/>
        </w:rPr>
        <w:t xml:space="preserve"> </w:t>
      </w:r>
    </w:p>
    <w:p w:rsidRPr="00B169DF" w:rsidR="00923D7D" w:rsidP="009C54AE" w:rsidRDefault="00923D7D" w14:paraId="73F783A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B169DF" w:rsidR="0085747A" w:rsidTr="324D72A6" w14:paraId="79EB57FB" w14:textId="77777777">
        <w:tc>
          <w:tcPr>
            <w:tcW w:w="9670" w:type="dxa"/>
            <w:tcMar/>
          </w:tcPr>
          <w:p w:rsidRPr="00B169DF" w:rsidR="0085747A" w:rsidP="009C54AE" w:rsidRDefault="0085747A" w14:paraId="79836B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923D7D" w:rsidP="324D72A6" w:rsidRDefault="008252BB" w14:paraId="41B0839C" w14:textId="7C149E3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 w:val="0"/>
                <w:caps w:val="0"/>
                <w:smallCaps w:val="0"/>
              </w:rPr>
            </w:pPr>
            <w:r w:rsidRPr="324D72A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>W przypadku konwersatorium –</w:t>
            </w:r>
            <w:r w:rsidRPr="324D72A6" w:rsidR="32F6AFDD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aktywność na konwersatoriach</w:t>
            </w:r>
            <w:r w:rsidRPr="324D72A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>,</w:t>
            </w:r>
            <w:r w:rsidR="008252BB">
              <w:rPr/>
              <w:t xml:space="preserve"> </w:t>
            </w:r>
            <w:r w:rsidRPr="324D72A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>obserwacja w trakcie zajęć</w:t>
            </w:r>
            <w:r w:rsidRPr="324D72A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oraz</w:t>
            </w:r>
            <w:r w:rsidRPr="324D72A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wyniki ustalane na podstawie pisemnych prac studentów lub ustnej odpowiedzi, gdzie ocena pozytywna osiągana jest w przypadku uzyskania co najmniej 51% poprawnych odpowiedzi.</w:t>
            </w:r>
            <w:r w:rsidRPr="324D72A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 xml:space="preserve"> </w:t>
            </w:r>
            <w:r w:rsidRPr="324D72A6" w:rsidR="008252BB">
              <w:rPr>
                <w:rFonts w:ascii="Corbel" w:hAnsi="Corbel"/>
                <w:b w:val="0"/>
                <w:bCs w:val="0"/>
                <w:caps w:val="0"/>
                <w:smallCaps w:val="0"/>
              </w:rPr>
              <w:t>Zaliczenie zawierać może pytania testowe, otwarte oraz problemy do rozwiązania.</w:t>
            </w:r>
          </w:p>
          <w:p w:rsidRPr="00B169DF" w:rsidR="008252BB" w:rsidP="008252BB" w:rsidRDefault="008252BB" w14:paraId="5D315362" w14:textId="5639E3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252BB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prawny.</w:t>
            </w:r>
          </w:p>
          <w:p w:rsidRPr="00B169DF" w:rsidR="0085747A" w:rsidP="009C54AE" w:rsidRDefault="0085747A" w14:paraId="2BB5D64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B169DF" w:rsidR="0085747A" w:rsidP="009C54AE" w:rsidRDefault="0085747A" w14:paraId="549B3CB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9F4610" w:rsidP="009C54AE" w:rsidRDefault="0085747A" w14:paraId="6275B83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Pr="00B169DF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B169DF" w:rsidR="0085747A" w:rsidP="009C54AE" w:rsidRDefault="0085747A" w14:paraId="5928C72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0"/>
        <w:gridCol w:w="4620"/>
      </w:tblGrid>
      <w:tr w:rsidRPr="00B169DF" w:rsidR="0085747A" w:rsidTr="003E1941" w14:paraId="128DDC9A" w14:textId="77777777">
        <w:tc>
          <w:tcPr>
            <w:tcW w:w="4962" w:type="dxa"/>
            <w:vAlign w:val="center"/>
          </w:tcPr>
          <w:p w:rsidRPr="00B169DF" w:rsidR="0085747A" w:rsidP="009C54AE" w:rsidRDefault="00C61DC5" w14:paraId="0C6C43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B169DF" w:rsidR="0085747A" w:rsidP="009C54AE" w:rsidRDefault="00C61DC5" w14:paraId="305A482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B169DF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B169DF" w:rsidR="0085747A" w:rsidTr="00923D7D" w14:paraId="02C37FE3" w14:textId="77777777">
        <w:tc>
          <w:tcPr>
            <w:tcW w:w="4962" w:type="dxa"/>
          </w:tcPr>
          <w:p w:rsidRPr="00B169DF" w:rsidR="0085747A" w:rsidP="009C54AE" w:rsidRDefault="00C61DC5" w14:paraId="6754C5C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Pr="00B169DF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B169DF" w:rsidR="003F205D">
              <w:rPr>
                <w:rFonts w:ascii="Corbel" w:hAnsi="Corbel"/>
                <w:sz w:val="24"/>
                <w:szCs w:val="24"/>
              </w:rPr>
              <w:t>z 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Pr="00B169DF" w:rsidR="0085747A" w:rsidP="009C54AE" w:rsidRDefault="008252BB" w14:paraId="3A344839" w14:textId="43FD1B7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252BB">
              <w:rPr>
                <w:rFonts w:ascii="Corbel" w:hAnsi="Corbel"/>
                <w:sz w:val="24"/>
                <w:szCs w:val="24"/>
              </w:rPr>
              <w:t>Konwersatorium - 20 godz.</w:t>
            </w:r>
          </w:p>
        </w:tc>
      </w:tr>
      <w:tr w:rsidRPr="00B169DF" w:rsidR="00C61DC5" w:rsidTr="00923D7D" w14:paraId="2A4AABEF" w14:textId="77777777">
        <w:tc>
          <w:tcPr>
            <w:tcW w:w="4962" w:type="dxa"/>
          </w:tcPr>
          <w:p w:rsidRPr="00B169DF" w:rsidR="00C61DC5" w:rsidP="009C54AE" w:rsidRDefault="00C61DC5" w14:paraId="210DDE64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Pr="00B169DF"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B169DF" w:rsidR="00C61DC5" w:rsidP="009C54AE" w:rsidRDefault="00C61DC5" w14:paraId="2C195B4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Pr="00B169DF" w:rsidR="00C61DC5" w:rsidP="009C54AE" w:rsidRDefault="008252BB" w14:paraId="63CF7F11" w14:textId="5D77B1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Udział w zaliczeniu - 1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C61DC5" w:rsidTr="00923D7D" w14:paraId="3796D0EB" w14:textId="77777777">
        <w:tc>
          <w:tcPr>
            <w:tcW w:w="4962" w:type="dxa"/>
          </w:tcPr>
          <w:p w:rsidRPr="00B169DF" w:rsidR="0071620A" w:rsidP="009C54AE" w:rsidRDefault="00C61DC5" w14:paraId="0DB2B3D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B169DF" w:rsidR="00C61DC5" w:rsidP="009C54AE" w:rsidRDefault="00C61DC5" w14:paraId="1BAAD61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Pr="00385879" w:rsidR="008252BB" w:rsidP="008252BB" w:rsidRDefault="008252BB" w14:paraId="3F817BF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85879">
              <w:rPr>
                <w:rFonts w:ascii="Corbel" w:hAnsi="Corbel"/>
                <w:sz w:val="24"/>
                <w:szCs w:val="24"/>
              </w:rPr>
              <w:t xml:space="preserve">Przygotowanie do zaliczenia - </w:t>
            </w:r>
            <w:r>
              <w:rPr>
                <w:rFonts w:ascii="Corbel" w:hAnsi="Corbel"/>
                <w:sz w:val="24"/>
                <w:szCs w:val="24"/>
              </w:rPr>
              <w:t>6</w:t>
            </w:r>
            <w:r w:rsidRPr="00385879">
              <w:rPr>
                <w:rFonts w:ascii="Corbel" w:hAnsi="Corbel"/>
                <w:sz w:val="24"/>
                <w:szCs w:val="24"/>
              </w:rPr>
              <w:t>0 godz.</w:t>
            </w:r>
          </w:p>
          <w:p w:rsidRPr="00B169DF" w:rsidR="00C61DC5" w:rsidP="009C54AE" w:rsidRDefault="00C61DC5" w14:paraId="03E3072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Pr="00B169DF" w:rsidR="0085747A" w:rsidTr="00923D7D" w14:paraId="1ADE6CE7" w14:textId="77777777">
        <w:tc>
          <w:tcPr>
            <w:tcW w:w="4962" w:type="dxa"/>
          </w:tcPr>
          <w:p w:rsidRPr="00B169DF" w:rsidR="0085747A" w:rsidP="009C54AE" w:rsidRDefault="0085747A" w14:paraId="2FD9881C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B169DF" w:rsidR="0085747A" w:rsidP="008252BB" w:rsidRDefault="008252BB" w14:paraId="4747719D" w14:textId="2E357E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81</w:t>
            </w:r>
            <w:r w:rsidRPr="008252BB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Pr="00B169DF" w:rsidR="0085747A" w:rsidTr="00923D7D" w14:paraId="071C4E58" w14:textId="77777777">
        <w:tc>
          <w:tcPr>
            <w:tcW w:w="4962" w:type="dxa"/>
          </w:tcPr>
          <w:p w:rsidRPr="00B169DF" w:rsidR="0085747A" w:rsidP="009C54AE" w:rsidRDefault="0085747A" w14:paraId="62049DBA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B169DF" w:rsidR="0085747A" w:rsidP="008252BB" w:rsidRDefault="008252BB" w14:paraId="6623D12B" w14:textId="55556F0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B169DF" w:rsidR="0085747A" w:rsidP="009C54AE" w:rsidRDefault="00923D7D" w14:paraId="63F632C6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B169DF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B169DF" w:rsidR="003E1941" w:rsidP="009C54AE" w:rsidRDefault="003E1941" w14:paraId="7706C798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71620A" w14:paraId="5A24011D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Pr="00B169DF" w:rsidR="0085747A">
        <w:rPr>
          <w:rFonts w:ascii="Corbel" w:hAnsi="Corbel"/>
          <w:smallCaps w:val="0"/>
          <w:szCs w:val="24"/>
        </w:rPr>
        <w:t>PRAKTYKI ZAWO</w:t>
      </w:r>
      <w:r w:rsidRPr="00B169DF" w:rsidR="009D3F3B">
        <w:rPr>
          <w:rFonts w:ascii="Corbel" w:hAnsi="Corbel"/>
          <w:smallCaps w:val="0"/>
          <w:szCs w:val="24"/>
        </w:rPr>
        <w:t>DOWE W RAMACH PRZEDMIOTU</w:t>
      </w:r>
    </w:p>
    <w:p w:rsidRPr="00B169DF" w:rsidR="0085747A" w:rsidP="009C54AE" w:rsidRDefault="0085747A" w14:paraId="324B88C8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B169DF" w:rsidR="0085747A" w:rsidTr="324D72A6" w14:paraId="638E76A1" w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16CB32E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B169DF" w:rsidR="0085747A" w:rsidP="009C54AE" w:rsidRDefault="008252BB" w14:paraId="0C6D98E0" w14:textId="49902A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B169DF" w:rsidR="0085747A" w:rsidTr="324D72A6" w14:paraId="276FFB2E" w14:textId="77777777">
        <w:trPr>
          <w:trHeight w:val="397"/>
        </w:trPr>
        <w:tc>
          <w:tcPr>
            <w:tcW w:w="3544" w:type="dxa"/>
            <w:tcMar/>
          </w:tcPr>
          <w:p w:rsidRPr="00B169DF" w:rsidR="0085747A" w:rsidP="009C54AE" w:rsidRDefault="0085747A" w14:paraId="6B69F39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B169DF" w:rsidR="0085747A" w:rsidP="009C54AE" w:rsidRDefault="008252BB" w14:paraId="5AB3311D" w14:textId="3ABEC9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324D72A6" w:rsidRDefault="324D72A6" w14:paraId="7CD3A886" w14:textId="66E5ED13">
      <w:r>
        <w:br w:type="page"/>
      </w:r>
    </w:p>
    <w:p w:rsidRPr="00B169DF" w:rsidR="003E1941" w:rsidP="009C54AE" w:rsidRDefault="003E1941" w14:paraId="0E03DECB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9C54AE" w:rsidRDefault="00675843" w14:paraId="4586C55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Pr="00B169DF" w:rsidR="0085747A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Pr="00B169DF" w:rsidR="00675843" w:rsidP="009C54AE" w:rsidRDefault="00675843" w14:paraId="5E4EAD1E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B169DF" w:rsidR="0085747A" w:rsidTr="324D72A6" w14:paraId="3C773E1F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5C25556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5346F1" w:rsidR="008975A0" w:rsidP="008975A0" w:rsidRDefault="008975A0" w14:paraId="614E7E95" w14:textId="1B29EB1A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>M. Górski (red.), Prawo ochrony</w:t>
            </w:r>
            <w:r>
              <w:rPr>
                <w:rFonts w:ascii="Corbel" w:hAnsi="Corbel" w:eastAsia="Cambria"/>
              </w:rPr>
              <w:t xml:space="preserve"> środowiska, Wolters Kluwer 2021</w:t>
            </w:r>
            <w:r w:rsidR="001362CD">
              <w:rPr>
                <w:rFonts w:ascii="Corbel" w:hAnsi="Corbel" w:eastAsia="Cambria"/>
              </w:rPr>
              <w:t>.</w:t>
            </w:r>
            <w:r w:rsidRPr="005346F1">
              <w:rPr>
                <w:rFonts w:ascii="Corbel" w:hAnsi="Corbel" w:eastAsia="Cambria"/>
              </w:rPr>
              <w:t xml:space="preserve"> </w:t>
            </w:r>
          </w:p>
          <w:p w:rsidRPr="005346F1" w:rsidR="008975A0" w:rsidP="008975A0" w:rsidRDefault="008975A0" w14:paraId="1B5AF911" w14:textId="4FD78C3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 xml:space="preserve">B. Rakoczy, B. Wierzbowski, Prawo ochrony środowiska. Zagadnienia podstawowe, </w:t>
            </w:r>
            <w:r w:rsidR="001362CD">
              <w:rPr>
                <w:rFonts w:ascii="Corbel" w:hAnsi="Corbel" w:eastAsia="Cambria"/>
              </w:rPr>
              <w:t>Wolters Kluwer Polska 2018.</w:t>
            </w:r>
          </w:p>
          <w:p w:rsidRPr="001362CD" w:rsidR="008252BB" w:rsidP="001362CD" w:rsidRDefault="008975A0" w14:paraId="0B544F6A" w14:textId="5A81D959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5346F1">
              <w:rPr>
                <w:rFonts w:ascii="Corbel" w:hAnsi="Corbel" w:eastAsia="Cambria"/>
              </w:rPr>
              <w:t>J. Boć, K. Nowacki, E. Samborska-Boć, O</w:t>
            </w:r>
            <w:r w:rsidR="001362CD">
              <w:rPr>
                <w:rFonts w:ascii="Corbel" w:hAnsi="Corbel" w:eastAsia="Cambria"/>
              </w:rPr>
              <w:t>chrona środowiska, Wrocław 2005.</w:t>
            </w:r>
          </w:p>
        </w:tc>
      </w:tr>
      <w:tr w:rsidRPr="00B169DF" w:rsidR="0085747A" w:rsidTr="324D72A6" w14:paraId="4A80EC96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36128D7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5346F1" w:rsidR="008975A0" w:rsidP="008975A0" w:rsidRDefault="008975A0" w14:paraId="52BAFE4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A. Barczak, P. Korzeniowski (red.), Administracja a środowisko, Szczecin 2018,</w:t>
            </w:r>
          </w:p>
          <w:p w:rsidRPr="005346F1" w:rsidR="008975A0" w:rsidP="008975A0" w:rsidRDefault="008975A0" w14:paraId="6AB9A582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S. Pieprzny, Problemy współczesnej administracji w Polsce, Rzeszów 2016,</w:t>
            </w:r>
          </w:p>
          <w:p w:rsidRPr="005346F1" w:rsidR="008975A0" w:rsidP="008975A0" w:rsidRDefault="008975A0" w14:paraId="6F0F6383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Ura, J. Stelmasiak, S. Pieprzny, Ocena modelu prawnego organizacji ochrony środowiska w Polsce i na Słowacji: praca zbiorowa, Rzeszów 2012,</w:t>
            </w:r>
          </w:p>
          <w:p w:rsidRPr="005346F1" w:rsidR="008975A0" w:rsidP="008975A0" w:rsidRDefault="008975A0" w14:paraId="3C697906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Jendrośka (red.), M. Bar, Z. Bukowski, J. Jerzmański, S. Urban, Leksykon prawa ochrony środowiska, WoltersKluwer, Warszawa 2012,</w:t>
            </w:r>
          </w:p>
          <w:p w:rsidRPr="005346F1" w:rsidR="008975A0" w:rsidP="008975A0" w:rsidRDefault="008975A0" w14:paraId="3554AC54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J. Ciechanowicz-McLean, Prawo ochrony i zarządzania środowiskiem, Warszawa 2019,</w:t>
            </w:r>
          </w:p>
          <w:p w:rsidRPr="005346F1" w:rsidR="008975A0" w:rsidP="008975A0" w:rsidRDefault="008975A0" w14:paraId="0C63E17E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 w:cs="Times-Roman"/>
                <w:lang w:eastAsia="pl-PL"/>
              </w:rPr>
            </w:pPr>
            <w:r w:rsidRPr="005346F1">
              <w:rPr>
                <w:rFonts w:eastAsia="Cambria" w:cs="Times-Roman"/>
                <w:lang w:eastAsia="pl-PL"/>
              </w:rPr>
              <w:t>E. Symonides, Ochrona przyrody, Warszawa 2014,</w:t>
            </w:r>
          </w:p>
          <w:p w:rsidRPr="005346F1" w:rsidR="008975A0" w:rsidP="008975A0" w:rsidRDefault="008975A0" w14:paraId="6ECE637B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>M. Bar, M. Górski, J. Jendrośka, J. Jerzmański, M. Pchałek, W. Radecki, S. Urban, Prawo ochrony środowiska. Komentarz, C. H. BECK 2019,</w:t>
            </w:r>
          </w:p>
          <w:p w:rsidRPr="005346F1" w:rsidR="008975A0" w:rsidP="001362CD" w:rsidRDefault="008975A0" w14:paraId="7ECB552C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 w:cs="Times-Roman"/>
                <w:lang w:eastAsia="pl-PL"/>
              </w:rPr>
              <w:t xml:space="preserve">B. Rakoczy, Ochrona środowiska w praktyce gmin, Wolters Kluwer, Warszawa 2020, </w:t>
            </w:r>
          </w:p>
          <w:p w:rsidR="008975A0" w:rsidP="001362CD" w:rsidRDefault="008975A0" w14:paraId="598F83FA" w14:textId="77777777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 w:rsidRPr="005346F1">
              <w:rPr>
                <w:rFonts w:eastAsia="Cambria"/>
              </w:rPr>
              <w:t xml:space="preserve">K. Gruszecki, Ustawa o ochronie przyrody. Komentarz, Wolters Kluwer, Warszawa 2021, </w:t>
            </w:r>
          </w:p>
          <w:p w:rsidRPr="001362CD" w:rsidR="001362CD" w:rsidP="001362CD" w:rsidRDefault="001362CD" w14:paraId="322CF9DF" w14:textId="6A7B1878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eastAsia="Cambria"/>
              </w:rPr>
            </w:pPr>
            <w:r w:rsidRPr="324D72A6" w:rsidR="6B34FEAA">
              <w:rPr>
                <w:rFonts w:eastAsia="Cambria"/>
              </w:rPr>
              <w:t>J. Stelmasiak (</w:t>
            </w:r>
            <w:r w:rsidRPr="324D72A6" w:rsidR="6B34FEAA">
              <w:rPr>
                <w:rFonts w:eastAsia="Cambria"/>
              </w:rPr>
              <w:t>red.)</w:t>
            </w:r>
            <w:r w:rsidRPr="324D72A6" w:rsidR="38411EAA">
              <w:rPr>
                <w:rFonts w:eastAsia="Cambria"/>
              </w:rPr>
              <w:t xml:space="preserve"> </w:t>
            </w:r>
            <w:r w:rsidRPr="324D72A6" w:rsidR="6B34FEAA">
              <w:rPr>
                <w:rFonts w:eastAsia="Cambria"/>
              </w:rPr>
              <w:t>Prawo</w:t>
            </w:r>
            <w:r w:rsidRPr="324D72A6" w:rsidR="6B34FEAA">
              <w:rPr>
                <w:rFonts w:eastAsia="Cambria"/>
              </w:rPr>
              <w:t xml:space="preserve"> ochrony środowiska, </w:t>
            </w:r>
            <w:r w:rsidRPr="324D72A6" w:rsidR="6B34FEAA">
              <w:rPr>
                <w:rFonts w:eastAsia="Cambria"/>
              </w:rPr>
              <w:t>LexisNexis</w:t>
            </w:r>
            <w:r w:rsidRPr="324D72A6" w:rsidR="6B34FEAA">
              <w:rPr>
                <w:rFonts w:eastAsia="Cambria"/>
              </w:rPr>
              <w:t xml:space="preserve"> - Warszawa 2009.</w:t>
            </w:r>
          </w:p>
          <w:p w:rsidR="008975A0" w:rsidP="001362CD" w:rsidRDefault="001362CD" w14:paraId="766193AF" w14:textId="540ECFA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Administracyjne kary pieniężne w prawie ochrony środowiska jako instrumenty oddziaływania prawno-ekonomicznego [w:] Człowiek pomiędzy prawem a ekonomią w procesie integracji europejskiej, G. Dammacco, B. Sitek, O. </w:t>
            </w:r>
            <w:r>
              <w:rPr>
                <w:rFonts w:eastAsia="Cambria"/>
              </w:rPr>
              <w:t>Cabaj (red.), Olsztyn-Bari 2008.</w:t>
            </w:r>
          </w:p>
          <w:p w:rsidR="008975A0" w:rsidP="001362CD" w:rsidRDefault="001362CD" w14:paraId="186BA0C7" w14:textId="36336344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="008975A0">
              <w:rPr>
                <w:rFonts w:eastAsia="Cambria"/>
              </w:rPr>
              <w:t xml:space="preserve"> Mazurkiewicz, Podmiotowa, przedmiotowa i przestrzenna reglamentacja ochrony prawnej zwierząt [w:] Administracja publiczna a ochrona przyrody. Zagadnienia ekonomiczne, społeczne oraz prawne, M. Górski, M. Niedziółka, R. Stec, D. Strus (red.), Warszawa 2012.</w:t>
            </w:r>
          </w:p>
          <w:p w:rsidR="008975A0" w:rsidP="001362CD" w:rsidRDefault="001362CD" w14:paraId="4F8493FD" w14:textId="358F2FA8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A.</w:t>
            </w:r>
            <w:r w:rsidRPr="008975A0" w:rsidR="008975A0">
              <w:rPr>
                <w:rFonts w:eastAsia="Cambria"/>
              </w:rPr>
              <w:t xml:space="preserve"> Mazurkiewicz, Problematyka implementacji prawa wspólnotowego w zakresie ochrony środowiska do polskiego systemu prawnego [w:] Prawo ochrony przyrody. Stan obecny, problemy, perspektywy, D. Kopeć, N. Ratajczyk (red.), Łódź 2008.</w:t>
            </w:r>
          </w:p>
          <w:p w:rsidRPr="001362CD" w:rsidR="001362CD" w:rsidP="001362CD" w:rsidRDefault="001362CD" w14:paraId="1F410AE7" w14:textId="4012DE6F">
            <w:pPr>
              <w:pStyle w:val="Akapitzlist"/>
              <w:numPr>
                <w:ilvl w:val="0"/>
                <w:numId w:val="3"/>
              </w:numPr>
              <w:spacing w:after="0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- Aktualne regulacje prawne w zakresie usuwania drzew i krzewów w Polsce oraz nowe instrumenty w celu ich ochrony, [w:] Międzynarodowa Innowacyjność i Konkurencyjność w XXI w. (red. nauk.) Ł. Wójtowicz, Instytut Naukowo-Wydawniczy „</w:t>
            </w:r>
            <w:r>
              <w:rPr>
                <w:rFonts w:eastAsia="Cambria"/>
              </w:rPr>
              <w:t>Spatium”, Lublin 2020, s. 11-25.</w:t>
            </w:r>
          </w:p>
          <w:p w:rsidR="001362CD" w:rsidP="001362CD" w:rsidRDefault="001362CD" w14:paraId="11C24CD7" w14:textId="0A8C2F5B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eastAsia="Cambria"/>
              </w:rPr>
            </w:pPr>
            <w:r>
              <w:rPr>
                <w:rFonts w:eastAsia="Cambria"/>
              </w:rPr>
              <w:t>K.</w:t>
            </w:r>
            <w:r w:rsidRPr="001362CD">
              <w:rPr>
                <w:rFonts w:eastAsia="Cambria"/>
              </w:rPr>
              <w:t xml:space="preserve"> Hermanowski – „Zasada zrównoważonego rozwoju a prawna ochrona drzew i krzewów” ang. „The Principle Of Sustainable Development And The Legal Protection Of Trees And Shrubs”, Journal of Modern Science </w:t>
            </w:r>
            <w:r>
              <w:rPr>
                <w:rFonts w:eastAsia="Cambria"/>
              </w:rPr>
              <w:t>2023, T. 50, iss. 1, s. 292-316.</w:t>
            </w:r>
          </w:p>
          <w:p w:rsidRPr="00B169DF" w:rsidR="008975A0" w:rsidP="008975A0" w:rsidRDefault="008975A0" w14:paraId="4596EFF9" w14:textId="34819C6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:rsidRPr="00B169DF" w:rsidR="0085747A" w:rsidP="009C54AE" w:rsidRDefault="0085747A" w14:paraId="4F011B1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B169DF" w:rsidR="0085747A" w:rsidP="00F83B28" w:rsidRDefault="0085747A" w14:paraId="06BFB0DF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B169DF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A8D" w:rsidP="00C16ABF" w:rsidRDefault="00CD6A8D" w14:paraId="1D7AFC71" w14:textId="77777777">
      <w:pPr>
        <w:spacing w:after="0" w:line="240" w:lineRule="auto"/>
      </w:pPr>
      <w:r>
        <w:separator/>
      </w:r>
    </w:p>
  </w:endnote>
  <w:endnote w:type="continuationSeparator" w:id="0">
    <w:p w:rsidR="00CD6A8D" w:rsidP="00C16ABF" w:rsidRDefault="00CD6A8D" w14:paraId="51D753D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A8D" w:rsidP="00C16ABF" w:rsidRDefault="00CD6A8D" w14:paraId="7B050ED0" w14:textId="77777777">
      <w:pPr>
        <w:spacing w:after="0" w:line="240" w:lineRule="auto"/>
      </w:pPr>
      <w:r>
        <w:separator/>
      </w:r>
    </w:p>
  </w:footnote>
  <w:footnote w:type="continuationSeparator" w:id="0">
    <w:p w:rsidR="00CD6A8D" w:rsidP="00C16ABF" w:rsidRDefault="00CD6A8D" w14:paraId="4A22ADC4" w14:textId="77777777">
      <w:pPr>
        <w:spacing w:after="0" w:line="240" w:lineRule="auto"/>
      </w:pPr>
      <w:r>
        <w:continuationSeparator/>
      </w:r>
    </w:p>
  </w:footnote>
  <w:footnote w:id="1">
    <w:p w:rsidR="0038763F" w:rsidP="0038763F" w:rsidRDefault="0038763F" w14:paraId="7765DCFE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4E37F8"/>
    <w:multiLevelType w:val="hybridMultilevel"/>
    <w:tmpl w:val="187A473A"/>
    <w:lvl w:ilvl="0" w:tplc="CDCCBC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5234663A"/>
    <w:multiLevelType w:val="hybridMultilevel"/>
    <w:tmpl w:val="D41CD51C"/>
    <w:lvl w:ilvl="0" w:tplc="4134C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362C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02F1B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146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8763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599"/>
    <w:rsid w:val="004968E2"/>
    <w:rsid w:val="004A3EEA"/>
    <w:rsid w:val="004A4D1F"/>
    <w:rsid w:val="004A6006"/>
    <w:rsid w:val="004B3F0E"/>
    <w:rsid w:val="004D31C0"/>
    <w:rsid w:val="004D5282"/>
    <w:rsid w:val="004F1551"/>
    <w:rsid w:val="004F55A3"/>
    <w:rsid w:val="005035BC"/>
    <w:rsid w:val="0050496F"/>
    <w:rsid w:val="00511744"/>
    <w:rsid w:val="00513B6F"/>
    <w:rsid w:val="00517C63"/>
    <w:rsid w:val="005363C4"/>
    <w:rsid w:val="00536BDE"/>
    <w:rsid w:val="005375E9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186C"/>
    <w:rsid w:val="007F4155"/>
    <w:rsid w:val="0081554D"/>
    <w:rsid w:val="0081707E"/>
    <w:rsid w:val="008252BB"/>
    <w:rsid w:val="008449B3"/>
    <w:rsid w:val="008552A2"/>
    <w:rsid w:val="0085747A"/>
    <w:rsid w:val="00884922"/>
    <w:rsid w:val="00885F64"/>
    <w:rsid w:val="008917F9"/>
    <w:rsid w:val="008975A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616C"/>
    <w:rsid w:val="009508DF"/>
    <w:rsid w:val="00950DAC"/>
    <w:rsid w:val="00954A07"/>
    <w:rsid w:val="0096001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D6A8D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133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2C44F8D"/>
    <w:rsid w:val="077E9853"/>
    <w:rsid w:val="091A68B4"/>
    <w:rsid w:val="0F1CF3D1"/>
    <w:rsid w:val="20471ED3"/>
    <w:rsid w:val="23734D78"/>
    <w:rsid w:val="2D1D1127"/>
    <w:rsid w:val="324D72A6"/>
    <w:rsid w:val="32F6AFDD"/>
    <w:rsid w:val="38411EAA"/>
    <w:rsid w:val="533B2C73"/>
    <w:rsid w:val="6690DE85"/>
    <w:rsid w:val="6B34F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FC4884-9D47-45C0-94FF-899935FA09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5</revision>
  <lastPrinted>2019-02-06T12:12:00.0000000Z</lastPrinted>
  <dcterms:created xsi:type="dcterms:W3CDTF">2023-09-02T12:38:00.0000000Z</dcterms:created>
  <dcterms:modified xsi:type="dcterms:W3CDTF">2023-09-28T12:39:20.6507058Z</dcterms:modified>
</coreProperties>
</file>